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CB" w:rsidRPr="0082357A" w:rsidRDefault="001642CB" w:rsidP="00BC67B5">
      <w:pPr>
        <w:jc w:val="both"/>
      </w:pPr>
      <w:r>
        <w:t xml:space="preserve">  </w:t>
      </w:r>
    </w:p>
    <w:p w:rsidR="001642CB" w:rsidRPr="0082357A" w:rsidRDefault="001642CB" w:rsidP="00BC67B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b/>
        </w:rPr>
      </w:pPr>
      <w:r w:rsidRPr="0082357A">
        <w:rPr>
          <w:b/>
        </w:rPr>
        <w:t>Общие сведения о деятельности Думы Советского района за 2017 год</w:t>
      </w:r>
    </w:p>
    <w:p w:rsidR="001642CB" w:rsidRPr="0082357A" w:rsidRDefault="001642CB" w:rsidP="00BC67B5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1642CB" w:rsidRPr="0082357A" w:rsidRDefault="001642CB" w:rsidP="00E255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357A">
        <w:t>Организацию своей деятельности Дума Советского района осуществляет в соответствии с Конституцией Российской Федерации, Федеральными законами, законами Ханты-Мансийского автономного округа-Югры, Уставом Советского района, решениями Думы Советского района</w:t>
      </w:r>
      <w:r w:rsidRPr="0082357A">
        <w:rPr>
          <w:sz w:val="28"/>
          <w:szCs w:val="28"/>
        </w:rPr>
        <w:t>.</w:t>
      </w:r>
      <w:r w:rsidRPr="0082357A">
        <w:rPr>
          <w:rFonts w:ascii="Arial" w:hAnsi="Arial" w:cs="Arial"/>
          <w:shd w:val="clear" w:color="auto" w:fill="FFFFFF"/>
        </w:rPr>
        <w:t xml:space="preserve">     </w:t>
      </w:r>
    </w:p>
    <w:p w:rsidR="001642CB" w:rsidRPr="0082357A" w:rsidRDefault="001642CB" w:rsidP="00BC67B5">
      <w:pPr>
        <w:ind w:firstLine="709"/>
        <w:jc w:val="both"/>
      </w:pPr>
      <w:r w:rsidRPr="0082357A">
        <w:t>2017 год  - это второй год работы Думы Советского района пятого созыва, в состав которой входят пятнадцать депутатов, избранные по многомандатным и одномандатным округам. На постоянной основе работают Председатель и аппарат Думы района, депутаты осуществляют свои полномочия на непостоянной основе, совмещая депутатскую деятельность с выполнением трудовых обязанностей по месту основной работы.</w:t>
      </w:r>
    </w:p>
    <w:p w:rsidR="001642CB" w:rsidRPr="0082357A" w:rsidRDefault="001642CB" w:rsidP="00BC67B5">
      <w:pPr>
        <w:ind w:firstLine="709"/>
        <w:jc w:val="both"/>
      </w:pPr>
      <w:r>
        <w:t>Несмотря на это, д</w:t>
      </w:r>
      <w:r w:rsidRPr="0082357A">
        <w:t>еятельность депутатов всегда на виду. И главными критериями, которыми руководствуются депутаты, есть и будут - законность, ответственность, открытость перед избирателями.</w:t>
      </w:r>
    </w:p>
    <w:p w:rsidR="001642CB" w:rsidRPr="0082357A" w:rsidRDefault="001642CB" w:rsidP="00BC67B5">
      <w:pPr>
        <w:ind w:firstLine="709"/>
        <w:jc w:val="both"/>
      </w:pPr>
      <w:r w:rsidRPr="0082357A">
        <w:t>Часто в понятии «власть» смешиваются ее разные уровни и ветви, полномочия представительной и исполнительной власти, района и поселений. Наши жители иногда просто не представляют, куда можно обратиться со своей проблемой, что именно может решить администрация района, а что в ведении только районной Думы. И это, безусловно, не должно быть проблемой наших жителей. Поэтому Дума Советского района решает многие сложные и важные вопросы жизнедеятельности населения во взаимодействии и с администрацией Советского района и с администрациями поселений района.</w:t>
      </w:r>
    </w:p>
    <w:p w:rsidR="001642CB" w:rsidRPr="0082357A" w:rsidRDefault="001642CB" w:rsidP="007771FE">
      <w:pPr>
        <w:ind w:firstLine="709"/>
        <w:jc w:val="both"/>
      </w:pPr>
      <w:r w:rsidRPr="0082357A">
        <w:t xml:space="preserve">   Приоритетами в работе Думы в целом и каждого депутата были и остаются:</w:t>
      </w:r>
    </w:p>
    <w:p w:rsidR="001642CB" w:rsidRPr="0082357A" w:rsidRDefault="001642CB" w:rsidP="007771FE">
      <w:pPr>
        <w:ind w:firstLine="709"/>
        <w:jc w:val="both"/>
      </w:pPr>
      <w:r w:rsidRPr="0082357A">
        <w:t xml:space="preserve"> - активная работа с населением через взаимодействие с общественностью;</w:t>
      </w:r>
    </w:p>
    <w:p w:rsidR="001642CB" w:rsidRPr="0082357A" w:rsidRDefault="001642CB" w:rsidP="007771FE">
      <w:pPr>
        <w:ind w:firstLine="709"/>
        <w:jc w:val="both"/>
      </w:pPr>
      <w:r w:rsidRPr="0082357A">
        <w:t>- регулярное рассмотрение приоритетных вопросов жизнедеятельности района и осуществление контроля за ходом реализации принятых Думой решений, а также муниципальных программ, утвержденных администрацией Советского района;</w:t>
      </w:r>
    </w:p>
    <w:p w:rsidR="001642CB" w:rsidRPr="0082357A" w:rsidRDefault="001642CB" w:rsidP="000F0D0D">
      <w:pPr>
        <w:ind w:firstLine="709"/>
        <w:jc w:val="both"/>
      </w:pPr>
      <w:r w:rsidRPr="0082357A">
        <w:t>- проведение депутатских приемов и работы по исполнению обращений жителей района.</w:t>
      </w:r>
    </w:p>
    <w:p w:rsidR="001642CB" w:rsidRPr="0082357A" w:rsidRDefault="001642CB" w:rsidP="007771FE">
      <w:pPr>
        <w:ind w:firstLine="709"/>
        <w:jc w:val="both"/>
      </w:pPr>
      <w:r w:rsidRPr="0082357A">
        <w:t xml:space="preserve">  Основными формами работы Думы, как представительного органа местного самоуправления, являются: заседания Думы, работа постоянных комиссий, депутатские слушания.</w:t>
      </w:r>
    </w:p>
    <w:p w:rsidR="001642CB" w:rsidRPr="0082357A" w:rsidRDefault="001642CB" w:rsidP="00BC67B5">
      <w:pPr>
        <w:rPr>
          <w:i/>
        </w:rPr>
      </w:pPr>
    </w:p>
    <w:p w:rsidR="001642CB" w:rsidRPr="0082357A" w:rsidRDefault="001642CB" w:rsidP="00BC67B5">
      <w:pPr>
        <w:ind w:firstLine="540"/>
        <w:jc w:val="both"/>
        <w:rPr>
          <w:b/>
        </w:rPr>
      </w:pPr>
      <w:r w:rsidRPr="0082357A">
        <w:rPr>
          <w:b/>
        </w:rPr>
        <w:t>2.</w:t>
      </w:r>
      <w:r w:rsidRPr="0082357A">
        <w:t xml:space="preserve"> </w:t>
      </w:r>
      <w:r w:rsidRPr="0082357A">
        <w:rPr>
          <w:b/>
        </w:rPr>
        <w:t>Работа по организации деятельности представительного органа местного самоуправления – Думы Советского района, осуществление Думой района полномочий по решению вопросов местного значения. О вопросах, рассмотренных Думой района, принятых решениях, краткая характеристика особо значимых решений.</w:t>
      </w:r>
    </w:p>
    <w:p w:rsidR="001642CB" w:rsidRPr="0082357A" w:rsidRDefault="001642CB" w:rsidP="00BC67B5">
      <w:pPr>
        <w:ind w:firstLine="540"/>
        <w:jc w:val="both"/>
      </w:pPr>
    </w:p>
    <w:p w:rsidR="001642CB" w:rsidRPr="0082357A" w:rsidRDefault="001642CB" w:rsidP="002D7B9E">
      <w:pPr>
        <w:ind w:firstLine="540"/>
        <w:jc w:val="both"/>
      </w:pPr>
      <w:r w:rsidRPr="0082357A">
        <w:t>В отчетном периоде работа Думы Советского района проводилась в соответствии с перспективным планом работы на 2017 год, утвержденным решением Думы Советского района от 22.12.2016 № 40 «О перспективном плане работы Думы Советского района на 2017 год». Кроме того, на рассмотрение Думы района также вносились проекты решений не предусмотренные перспективным планом.</w:t>
      </w:r>
    </w:p>
    <w:p w:rsidR="001642CB" w:rsidRPr="0082357A" w:rsidRDefault="001642CB" w:rsidP="002D7B9E">
      <w:pPr>
        <w:ind w:firstLine="540"/>
        <w:jc w:val="both"/>
      </w:pPr>
      <w:r w:rsidRPr="0082357A">
        <w:t xml:space="preserve">В 2017 году состоялось 12 заседаний Думы Советского </w:t>
      </w:r>
      <w:r>
        <w:t>района, из них 6 – очередных, 6 –</w:t>
      </w:r>
      <w:r w:rsidRPr="0082357A">
        <w:t xml:space="preserve"> внеочередных</w:t>
      </w:r>
      <w:r>
        <w:t>.</w:t>
      </w:r>
    </w:p>
    <w:p w:rsidR="001642CB" w:rsidRPr="0082357A" w:rsidRDefault="001642CB" w:rsidP="002D7B9E">
      <w:pPr>
        <w:ind w:firstLine="540"/>
        <w:jc w:val="both"/>
      </w:pPr>
      <w:r w:rsidRPr="0082357A">
        <w:t>На указанных заседаниях было принято 96 решений,  обнародованы в порядке, предусмотренном Уставом Советского района 69 решений, из них 39 нося</w:t>
      </w:r>
      <w:r>
        <w:t>т нормативно-правовой характер, а</w:t>
      </w:r>
      <w:r w:rsidRPr="0082357A">
        <w:t>ппаратом Думы Советского района подготовлено 45 проектов, а также 57 заключений на 50 проектов, внесенных главой Советского района и на 7 по иным вопросам.</w:t>
      </w:r>
    </w:p>
    <w:p w:rsidR="001642CB" w:rsidRPr="0082357A" w:rsidRDefault="001642CB" w:rsidP="002D7B9E">
      <w:pPr>
        <w:ind w:firstLine="709"/>
        <w:jc w:val="both"/>
      </w:pPr>
      <w:r w:rsidRPr="0082357A">
        <w:t>В ряде значимых решений можно выделить решения по вопросам</w:t>
      </w:r>
      <w:r w:rsidRPr="0082357A">
        <w:rPr>
          <w:b/>
        </w:rPr>
        <w:t xml:space="preserve"> </w:t>
      </w:r>
      <w:r w:rsidRPr="0082357A">
        <w:t>внесения изменений и допол</w:t>
      </w:r>
      <w:r>
        <w:t>нений в Устав Советского района, что</w:t>
      </w:r>
      <w:r w:rsidRPr="0082357A">
        <w:t xml:space="preserve"> </w:t>
      </w:r>
      <w:r>
        <w:t xml:space="preserve">было </w:t>
      </w:r>
      <w:r w:rsidRPr="0082357A">
        <w:t>обусловлено приведением норм Устава Советского района в соответствие с федеральным и окружным законодательством. Поправки зарегистрированы в Управлении Министерства юстиции Российской Федерации по Ханты-Мансийскому автономному кругу-Югре.</w:t>
      </w:r>
    </w:p>
    <w:p w:rsidR="001642CB" w:rsidRPr="002B2D29" w:rsidRDefault="001642CB" w:rsidP="002B2D29">
      <w:pPr>
        <w:pStyle w:val="BodyTextIndent"/>
        <w:widowControl w:val="0"/>
        <w:suppressAutoHyphens/>
        <w:spacing w:line="240" w:lineRule="auto"/>
        <w:rPr>
          <w:sz w:val="24"/>
        </w:rPr>
      </w:pPr>
      <w:r w:rsidRPr="0082357A">
        <w:rPr>
          <w:sz w:val="24"/>
        </w:rPr>
        <w:t xml:space="preserve">В </w:t>
      </w:r>
      <w:r>
        <w:rPr>
          <w:sz w:val="24"/>
        </w:rPr>
        <w:t>декабре 2017 года</w:t>
      </w:r>
      <w:r w:rsidRPr="0082357A">
        <w:rPr>
          <w:sz w:val="24"/>
        </w:rPr>
        <w:t xml:space="preserve">, исполняя свои исключительные полномочия в части утверждения бюджета, Думой района </w:t>
      </w:r>
      <w:r w:rsidRPr="002B2D29">
        <w:rPr>
          <w:sz w:val="24"/>
        </w:rPr>
        <w:t>был утвержде</w:t>
      </w:r>
      <w:r>
        <w:rPr>
          <w:sz w:val="24"/>
        </w:rPr>
        <w:t xml:space="preserve">н основной финансовый документ </w:t>
      </w:r>
      <w:r w:rsidRPr="002B2D29">
        <w:rPr>
          <w:sz w:val="24"/>
        </w:rPr>
        <w:t xml:space="preserve">муниципального образования на 2018 год и плановый период 2019 и 2020 годов. Бюджет района </w:t>
      </w:r>
      <w:r>
        <w:rPr>
          <w:sz w:val="24"/>
        </w:rPr>
        <w:t xml:space="preserve">был </w:t>
      </w:r>
      <w:r w:rsidRPr="002B2D29">
        <w:rPr>
          <w:sz w:val="24"/>
        </w:rPr>
        <w:t>подготовлен в соответствии с требованиями Бюджетного кодекса Российской Федерации, проектами федерального и окружного бюджетов. Формирование доходов и расходов бюджета района осуществлялось с учётом основных направлений налоговой и бюджетной политики Советского района.</w:t>
      </w:r>
    </w:p>
    <w:p w:rsidR="001642CB" w:rsidRDefault="001642CB" w:rsidP="0093098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82357A">
        <w:t xml:space="preserve">Проект бюджета района прошел процедуру публичных слушаний, был </w:t>
      </w:r>
      <w:r>
        <w:t>рассмотрен на заседании</w:t>
      </w:r>
      <w:r w:rsidRPr="0082357A">
        <w:t xml:space="preserve"> </w:t>
      </w:r>
      <w:r>
        <w:t>профильной комиссии</w:t>
      </w:r>
      <w:r w:rsidRPr="0082357A">
        <w:t>, получил заключение Контрольно-счетной палаты. В решении районной Думы определена структура и содержание бюджета, установлен перечень его основных характеристик, особенности администри</w:t>
      </w:r>
      <w:r>
        <w:t>рования отдельных видов доходов</w:t>
      </w:r>
      <w:r w:rsidRPr="0082357A">
        <w:t xml:space="preserve">. По – прежнему бюджет остается социально ориентированным, существует ряд расходных обязательств, в том числе кредиторских, не обеспеченных финансированием, в связи с чем, для депутатского корпуса Думы района бюджет района остается объектом повышенного внимания и предметом долгих дискуссий. </w:t>
      </w:r>
    </w:p>
    <w:p w:rsidR="001642CB" w:rsidRPr="0082357A" w:rsidRDefault="001642CB" w:rsidP="0093098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Стоит отметить, что Думой в течение года по представленным администрацией Советского района проектам о внесении изменений в бюджет Советского района, принимаются соответствующие решения, в результате, первоначальные показатели бюджета отличаются от показателей на конец года, так как за определенный период наполняются финансированием муниципальные программы, меняется доходная и расходная части. </w:t>
      </w:r>
    </w:p>
    <w:p w:rsidR="001642CB" w:rsidRPr="0082357A" w:rsidRDefault="001642CB" w:rsidP="002D7B9E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2357A">
        <w:rPr>
          <w:rFonts w:ascii="Times New Roman" w:hAnsi="Times New Roman"/>
          <w:sz w:val="24"/>
          <w:szCs w:val="24"/>
        </w:rPr>
        <w:t>Уделялось внимание вопросам владения, пользования и распоряжения имуществом, находящимся в муниципальной собственности муниципального района, принимались решения об утверждении предложений о разграничении имущества, находящегося в собственности Советского района, передаваемого в собственность Российской Федерации, в собственность поселений, входящих в состав Советского района. За отчетный период было принято восемь таких решений.</w:t>
      </w:r>
    </w:p>
    <w:p w:rsidR="001642CB" w:rsidRPr="0082357A" w:rsidRDefault="001642CB" w:rsidP="002D7B9E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2357A">
        <w:rPr>
          <w:rFonts w:ascii="Times New Roman" w:hAnsi="Times New Roman"/>
          <w:sz w:val="24"/>
          <w:szCs w:val="24"/>
        </w:rPr>
        <w:t>В конце 2016 года была организована работа по систематизации наказов избирателей</w:t>
      </w:r>
      <w:r w:rsidRPr="0082357A">
        <w:rPr>
          <w:sz w:val="24"/>
          <w:szCs w:val="24"/>
        </w:rPr>
        <w:t xml:space="preserve">, </w:t>
      </w:r>
      <w:r w:rsidRPr="0082357A">
        <w:rPr>
          <w:rFonts w:ascii="Times New Roman" w:hAnsi="Times New Roman"/>
          <w:sz w:val="24"/>
          <w:szCs w:val="24"/>
        </w:rPr>
        <w:t>поступивших депутатам Думы Советского района пятого созыва. По итогам данной работы был сформирован реестр наказов избирателей, поступивших депутатам Думы Советского района пятого созыва</w:t>
      </w:r>
      <w:r w:rsidRPr="0082357A">
        <w:rPr>
          <w:sz w:val="24"/>
          <w:szCs w:val="24"/>
        </w:rPr>
        <w:t xml:space="preserve">, </w:t>
      </w:r>
      <w:r w:rsidRPr="0082357A">
        <w:rPr>
          <w:rFonts w:ascii="Times New Roman" w:hAnsi="Times New Roman"/>
          <w:sz w:val="24"/>
          <w:szCs w:val="24"/>
        </w:rPr>
        <w:t>и в июне 2017 года утвержден план мероприятий по выполнению таких наказов. Кроме того, депутатами Думы района пятого созыва было принято решение о включении в реестр наказов тех наказов, которые были даны депутатам Думы Советского района предшествующего четвертого созыва и не были выполнены в период 2011-2016 годов. Все вопросы финансирования, связанные с наказами избирателей, принимаются во внимание при рассмотрении бюджета района на очередной финансовый год, и в течение года, при рассмотрении проектов решения Думы района о внесении изменений в него.</w:t>
      </w:r>
    </w:p>
    <w:p w:rsidR="001642CB" w:rsidRPr="0082357A" w:rsidRDefault="001642CB" w:rsidP="002D7B9E">
      <w:pPr>
        <w:ind w:firstLine="567"/>
        <w:jc w:val="both"/>
      </w:pPr>
      <w:r w:rsidRPr="0082357A">
        <w:t>В сентябре 2017 года после неоднократных обсуждений на заседаниях постоянных комиссий Думы района, на заседаниях Думы района, и доработки администрацией Советского района данного проекта в части финансового обеспечения, депутатами было принято решение об установлении в 2017 году размера единовременного денежного  вознаграждения работникам муниципальных  образовательных  организаций Советского района, в связи с выходом на пенсию по старости. В декабре 2017 года принято аналогичное решение, устанавливающее размер единовременного денежного  вознаграждения работникам муниципальных  образовательных  организаций Советского района, в связи с выходом на пенсию по старости на 2018 год.</w:t>
      </w:r>
    </w:p>
    <w:p w:rsidR="001642CB" w:rsidRPr="0082357A" w:rsidRDefault="001642CB" w:rsidP="002D7B9E">
      <w:pPr>
        <w:ind w:firstLine="709"/>
        <w:jc w:val="both"/>
      </w:pPr>
      <w:r w:rsidRPr="0082357A">
        <w:t xml:space="preserve">В 2017 году Думой района поддержаны инициативы депутатов представительных органов других муниципальных образований </w:t>
      </w:r>
      <w:r>
        <w:t>Ханты-Мансийского автономного округа-Югры</w:t>
      </w:r>
      <w:r w:rsidRPr="0082357A">
        <w:t>, например, такие как:</w:t>
      </w:r>
    </w:p>
    <w:p w:rsidR="001642CB" w:rsidRPr="0082357A" w:rsidRDefault="001642CB" w:rsidP="002D7B9E">
      <w:pPr>
        <w:autoSpaceDE w:val="0"/>
        <w:autoSpaceDN w:val="0"/>
        <w:adjustRightInd w:val="0"/>
        <w:ind w:firstLine="700"/>
        <w:jc w:val="both"/>
        <w:outlineLvl w:val="1"/>
      </w:pPr>
      <w:r w:rsidRPr="0082357A">
        <w:t xml:space="preserve">- обращение депутатов </w:t>
      </w:r>
      <w:r w:rsidRPr="0082357A">
        <w:rPr>
          <w:kern w:val="2"/>
        </w:rPr>
        <w:t xml:space="preserve">Думы города Нижневартовска </w:t>
      </w:r>
      <w:r w:rsidRPr="0082357A">
        <w:t>в Думу Ханты-Мансийского автономного округа – Югры</w:t>
      </w:r>
      <w:r w:rsidRPr="0082357A">
        <w:rPr>
          <w:kern w:val="2"/>
        </w:rPr>
        <w:t>, с предложением о внесении изменений в Закон Ханты-Мансийского автономного округа – Югры от 07.11.2006 № 115-оз «О мерах социальной поддержки отдельных категорий граждан в Ханты-Мансийском автономном округе  - Югре» (по мерам социальной поддержки гражданам, родившимся в период с 22 июня 1928 года по 09 мая 1945 года, независимо от того, являлись ли они детьми участников Великой Отечественной Войны 1941-1945 гг., погибших (умерших, пропавших без вести) в годы войны);</w:t>
      </w:r>
    </w:p>
    <w:p w:rsidR="001642CB" w:rsidRPr="0082357A" w:rsidRDefault="001642CB" w:rsidP="002D7B9E">
      <w:pPr>
        <w:autoSpaceDE w:val="0"/>
        <w:autoSpaceDN w:val="0"/>
        <w:adjustRightInd w:val="0"/>
        <w:ind w:firstLine="700"/>
        <w:jc w:val="both"/>
        <w:outlineLvl w:val="1"/>
      </w:pPr>
      <w:r w:rsidRPr="0082357A">
        <w:t xml:space="preserve">- обращение  </w:t>
      </w:r>
      <w:r w:rsidRPr="0082357A">
        <w:rPr>
          <w:kern w:val="2"/>
        </w:rPr>
        <w:t>Думы города Мегиона в</w:t>
      </w:r>
      <w:r w:rsidRPr="0082357A">
        <w:t xml:space="preserve"> Думу Ханты-Мансийского автономного округа – Югры</w:t>
      </w:r>
      <w:r w:rsidRPr="0082357A">
        <w:rPr>
          <w:kern w:val="2"/>
        </w:rPr>
        <w:t xml:space="preserve">, с предложением </w:t>
      </w:r>
      <w:r w:rsidRPr="0082357A">
        <w:t xml:space="preserve">о внесении изменений в Закон Ханты-Мансийского автономного округа – Югры от 07.11.2006 № 115-оз «О мерах социальной поддержки отдельных категорий граждан в Ханты-Мансийском автономном округе </w:t>
      </w:r>
      <w:r w:rsidRPr="0082357A">
        <w:rPr>
          <w:rFonts w:ascii="Symbol" w:hAnsi="Symbol"/>
        </w:rPr>
        <w:t></w:t>
      </w:r>
      <w:r w:rsidRPr="0082357A">
        <w:t xml:space="preserve"> Югре» в части урегулирования вопросов, связанных с установлением перечня наград, почетных званий, ведомственных знаков отличия, являющегося основанием для присвоения звания «Ветеран труда»;</w:t>
      </w:r>
    </w:p>
    <w:p w:rsidR="001642CB" w:rsidRPr="0082357A" w:rsidRDefault="001642CB" w:rsidP="002D7B9E">
      <w:pPr>
        <w:autoSpaceDE w:val="0"/>
        <w:autoSpaceDN w:val="0"/>
        <w:adjustRightInd w:val="0"/>
        <w:ind w:firstLine="700"/>
        <w:jc w:val="both"/>
        <w:outlineLvl w:val="1"/>
      </w:pPr>
      <w:r w:rsidRPr="0082357A">
        <w:t>- обращение депутатов Думы города Нягани в Думу Ханты-Мансийского автономного округа  - Югры, с предложением внести изменения (дополнения) в статью 2.15 Закона Ханты-Мансийского автономного округа – Югры от 07.07.2004 № 45-оз «О поддержке семьи, материнства, отцовства и детства в Ханты-Мансийском автономном округе - Югре». Предлагаемые изменения направлены на установление права на получение ежемесячной денежной выплаты на третьего и каждого последующего ребенка, тем самым на исключение нормы о том, что право на получение выплаты используется семьей однократно.</w:t>
      </w:r>
    </w:p>
    <w:p w:rsidR="001642CB" w:rsidRPr="0082357A" w:rsidRDefault="001642CB" w:rsidP="00C410AD">
      <w:pPr>
        <w:autoSpaceDE w:val="0"/>
        <w:autoSpaceDN w:val="0"/>
        <w:adjustRightInd w:val="0"/>
        <w:ind w:firstLine="709"/>
        <w:jc w:val="both"/>
        <w:outlineLvl w:val="1"/>
      </w:pPr>
      <w:r w:rsidRPr="0082357A">
        <w:t>В 2017 году Думой района было принято решение обратиться к депутату Государственной Думы Российской Федерации Завальному П.Н. с предложением выступить с законодательной инициативой о внесении изменений в законодательные акты Российской Федерации, касающихся противодействия коррупции, в части исключения обязанности представления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депутатами городских и сельских поселений, при численности населения муниципального образования до 10000 человек, осуществляющими свои полномочия на непостоянной основе, однако данная инициатива не была поддержана.</w:t>
      </w:r>
    </w:p>
    <w:p w:rsidR="001642CB" w:rsidRPr="0082357A" w:rsidRDefault="001642CB" w:rsidP="002D7B9E">
      <w:pPr>
        <w:ind w:firstLine="709"/>
        <w:jc w:val="both"/>
      </w:pPr>
      <w:r w:rsidRPr="0082357A">
        <w:t xml:space="preserve">В соответствии с частью 3 статьи 8 Федерального закона от 07.02.2011 № 3-ФЗ «О полиции», Инструкцией по организации и проведению отчетов должностных лиц территориальных органов МВД России, утвержденной Приказом МВД РФ от 30.08.2011 № 975, Думой Советского района в </w:t>
      </w:r>
      <w:r>
        <w:t xml:space="preserve">феврале отчетного года </w:t>
      </w:r>
      <w:r w:rsidRPr="0082357A">
        <w:t>отчет начальника отдела Министерства внутренних дел Российской Федерации по Советскому району «Об итогах оперативно-служебной деятельности Отдела Министерства внутренних дел Российской Федерации  по Советскому району за 2016 год».</w:t>
      </w:r>
    </w:p>
    <w:p w:rsidR="001642CB" w:rsidRPr="0082357A" w:rsidRDefault="001642CB" w:rsidP="002D7B9E">
      <w:pPr>
        <w:ind w:firstLine="709"/>
        <w:jc w:val="both"/>
      </w:pPr>
      <w:r w:rsidRPr="0082357A">
        <w:t>В целях признания заслуг и публичного оказания почета гражданам, поощрения за деятельность, направленную на обеспечение развития Советского района и рост благосостояния населения, за высокое профессиональное мастерство и многолетний добросовестный труд, в соответствии с Положением о Почетной грамоте Думы Советского района, утвержденным решением Думы Советского района от 11.11.2016 № 24/НПА, принято 4 решения,  награждено Почетной грамотой Думы Советского района 20 жителей Советского района.</w:t>
      </w:r>
    </w:p>
    <w:p w:rsidR="001642CB" w:rsidRDefault="001642CB" w:rsidP="002D7B9E">
      <w:pPr>
        <w:ind w:firstLine="709"/>
        <w:jc w:val="both"/>
        <w:rPr>
          <w:b/>
        </w:rPr>
      </w:pPr>
    </w:p>
    <w:p w:rsidR="001642CB" w:rsidRDefault="001642CB" w:rsidP="002D7B9E">
      <w:pPr>
        <w:ind w:firstLine="709"/>
        <w:jc w:val="both"/>
        <w:rPr>
          <w:b/>
        </w:rPr>
      </w:pPr>
    </w:p>
    <w:p w:rsidR="001642CB" w:rsidRDefault="001642CB" w:rsidP="002D7B9E">
      <w:pPr>
        <w:ind w:firstLine="709"/>
        <w:jc w:val="both"/>
        <w:rPr>
          <w:b/>
        </w:rPr>
      </w:pPr>
    </w:p>
    <w:p w:rsidR="001642CB" w:rsidRDefault="001642CB" w:rsidP="002D7B9E">
      <w:pPr>
        <w:ind w:firstLine="709"/>
        <w:jc w:val="both"/>
        <w:rPr>
          <w:b/>
        </w:rPr>
      </w:pPr>
    </w:p>
    <w:p w:rsidR="001642CB" w:rsidRPr="0082357A" w:rsidRDefault="001642CB" w:rsidP="002D7B9E">
      <w:pPr>
        <w:ind w:firstLine="709"/>
        <w:jc w:val="both"/>
        <w:rPr>
          <w:b/>
        </w:rPr>
      </w:pPr>
      <w:r>
        <w:rPr>
          <w:b/>
        </w:rPr>
        <w:t xml:space="preserve">  </w:t>
      </w:r>
    </w:p>
    <w:p w:rsidR="001642CB" w:rsidRPr="00D709F0" w:rsidRDefault="001642CB" w:rsidP="002D7B9E">
      <w:pPr>
        <w:ind w:firstLine="709"/>
        <w:jc w:val="both"/>
        <w:rPr>
          <w:b/>
        </w:rPr>
      </w:pPr>
      <w:r w:rsidRPr="00D709F0">
        <w:rPr>
          <w:b/>
        </w:rPr>
        <w:t>2.1.</w:t>
      </w:r>
      <w:r w:rsidRPr="00D709F0">
        <w:t xml:space="preserve"> </w:t>
      </w:r>
      <w:r w:rsidRPr="00D709F0">
        <w:rPr>
          <w:b/>
        </w:rPr>
        <w:t>Проведение в Думе Советского района заочных голосований</w:t>
      </w:r>
    </w:p>
    <w:p w:rsidR="001642CB" w:rsidRPr="00D709F0" w:rsidRDefault="001642CB" w:rsidP="002D7B9E">
      <w:pPr>
        <w:ind w:firstLine="709"/>
        <w:jc w:val="both"/>
      </w:pPr>
    </w:p>
    <w:p w:rsidR="001642CB" w:rsidRPr="00D709F0" w:rsidRDefault="001642CB" w:rsidP="005F34E0">
      <w:pPr>
        <w:ind w:firstLine="709"/>
        <w:jc w:val="both"/>
      </w:pPr>
      <w:r w:rsidRPr="00D709F0">
        <w:t xml:space="preserve">В 2017 году были приняты в заочной форме 6 решений Думы Советского района, из них: </w:t>
      </w:r>
    </w:p>
    <w:p w:rsidR="001642CB" w:rsidRPr="00D709F0" w:rsidRDefault="001642CB" w:rsidP="005F34E0">
      <w:pPr>
        <w:ind w:firstLine="709"/>
        <w:jc w:val="both"/>
      </w:pPr>
      <w:r w:rsidRPr="00D709F0">
        <w:t>-  о награждении Почетной грамотой Думы Советского района   - 3;</w:t>
      </w:r>
    </w:p>
    <w:p w:rsidR="001642CB" w:rsidRPr="00D709F0" w:rsidRDefault="001642CB" w:rsidP="005F34E0">
      <w:pPr>
        <w:ind w:firstLine="709"/>
        <w:jc w:val="both"/>
      </w:pPr>
      <w:r w:rsidRPr="00D709F0">
        <w:t>- о выдвижении кандидата в члены квалификационной коллегии судей Ханты-Мансийского автономного округа – Югры в качестве представителя общественности;</w:t>
      </w:r>
    </w:p>
    <w:p w:rsidR="001642CB" w:rsidRPr="00D709F0" w:rsidRDefault="001642CB" w:rsidP="005F34E0">
      <w:pPr>
        <w:ind w:firstLine="709"/>
        <w:jc w:val="both"/>
      </w:pPr>
      <w:r w:rsidRPr="00D709F0">
        <w:t>- о принятии Контрольно-счетной палатой Советского района части полномочий контрольно-счетного органа городского поселения Советский по осуществлению внешнего муниципального финансового контроля, в части:</w:t>
      </w:r>
    </w:p>
    <w:p w:rsidR="001642CB" w:rsidRPr="00D709F0" w:rsidRDefault="001642CB" w:rsidP="002D7B9E">
      <w:pPr>
        <w:ind w:firstLine="709"/>
        <w:jc w:val="both"/>
      </w:pPr>
      <w:r w:rsidRPr="00D709F0">
        <w:t xml:space="preserve">1.1. осуществления контроля за законностью, результативностью (эффективностью и экономностью) использования средств бюджета городского поселения Советский, а также средств, полученных бюджетом городского поселения Советский из иных источников, предусмотренных законодательством Российской Федерации, в период с начала четвертого квартала 2012 года по начало четвертого квартала 2016 года; </w:t>
      </w:r>
    </w:p>
    <w:p w:rsidR="001642CB" w:rsidRPr="00D709F0" w:rsidRDefault="001642CB" w:rsidP="002D7B9E">
      <w:pPr>
        <w:jc w:val="both"/>
      </w:pPr>
      <w:r w:rsidRPr="00D709F0">
        <w:tab/>
        <w:t xml:space="preserve">1.2. осуществления контроля за соблюдением администрацией городского поселения Советский установленного порядка управления и распоряжения имуществом, находящимся в собственности  городского поселения Советский, в период с начала четвертого квартала 2012 года по начало четвертого квартала 2016 года. </w:t>
      </w:r>
    </w:p>
    <w:p w:rsidR="001642CB" w:rsidRPr="0082357A" w:rsidRDefault="001642CB" w:rsidP="002D7B9E">
      <w:pPr>
        <w:jc w:val="both"/>
      </w:pPr>
      <w:r w:rsidRPr="00D709F0">
        <w:t xml:space="preserve">          - о внесении изменений в решение Думы Советского района от 11.11.2016 № 23/НПА «О Регламенте Думы Советского района».</w:t>
      </w:r>
    </w:p>
    <w:p w:rsidR="001642CB" w:rsidRPr="0082357A" w:rsidRDefault="001642CB" w:rsidP="002D7B9E">
      <w:pPr>
        <w:pStyle w:val="ConsNormal"/>
        <w:widowControl/>
        <w:tabs>
          <w:tab w:val="num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642CB" w:rsidRPr="0082357A" w:rsidRDefault="001642CB" w:rsidP="00BC67B5">
      <w:pPr>
        <w:pStyle w:val="ConsNormal"/>
        <w:widowControl/>
        <w:tabs>
          <w:tab w:val="num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2357A">
        <w:rPr>
          <w:rFonts w:ascii="Times New Roman" w:hAnsi="Times New Roman"/>
          <w:b/>
          <w:sz w:val="24"/>
          <w:szCs w:val="24"/>
        </w:rPr>
        <w:t>3. О работе постоянных комиссий Думы Советского района, депутатских объединений Думы района.</w:t>
      </w:r>
    </w:p>
    <w:p w:rsidR="001642CB" w:rsidRPr="0082357A" w:rsidRDefault="001642CB" w:rsidP="00BC67B5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1642CB" w:rsidRPr="0082357A" w:rsidRDefault="001642CB" w:rsidP="00BC67B5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2357A">
        <w:rPr>
          <w:rFonts w:ascii="Times New Roman" w:hAnsi="Times New Roman"/>
          <w:sz w:val="24"/>
          <w:szCs w:val="24"/>
        </w:rPr>
        <w:t xml:space="preserve">В 2017 году работали </w:t>
      </w:r>
      <w:r>
        <w:rPr>
          <w:rFonts w:ascii="Times New Roman" w:hAnsi="Times New Roman"/>
          <w:sz w:val="24"/>
          <w:szCs w:val="24"/>
        </w:rPr>
        <w:t xml:space="preserve">четыре </w:t>
      </w:r>
      <w:r w:rsidRPr="0082357A">
        <w:rPr>
          <w:rFonts w:ascii="Times New Roman" w:hAnsi="Times New Roman"/>
          <w:sz w:val="24"/>
          <w:szCs w:val="24"/>
        </w:rPr>
        <w:t>сформированные постоянные комиссии Думы Советского района пятого созыва, которые в соответствии с Регламентом Думы Советского района осуществляли предварительное рассмотрение вопросов, отнесенных к ведению Думы района</w:t>
      </w:r>
      <w:r w:rsidRPr="0082357A">
        <w:rPr>
          <w:rFonts w:ascii="Times New Roman" w:hAnsi="Times New Roman"/>
        </w:rPr>
        <w:t xml:space="preserve">. </w:t>
      </w:r>
      <w:r w:rsidRPr="0082357A">
        <w:rPr>
          <w:rFonts w:ascii="Times New Roman" w:hAnsi="Times New Roman"/>
          <w:sz w:val="24"/>
          <w:szCs w:val="24"/>
        </w:rPr>
        <w:t xml:space="preserve">В течение отчетного периода комиссиями было рассмотрено </w:t>
      </w:r>
      <w:r>
        <w:rPr>
          <w:rFonts w:ascii="Times New Roman" w:hAnsi="Times New Roman"/>
          <w:sz w:val="24"/>
          <w:szCs w:val="24"/>
        </w:rPr>
        <w:t>423</w:t>
      </w:r>
      <w:r w:rsidRPr="0082357A">
        <w:rPr>
          <w:rFonts w:ascii="Times New Roman" w:hAnsi="Times New Roman"/>
          <w:sz w:val="24"/>
          <w:szCs w:val="24"/>
        </w:rPr>
        <w:t xml:space="preserve"> (АППГ - 320) вопросов, в том числе по формированию и осуществлению бюджетной и социально-экономической политики, вопросы, связанные с управлением и распоряжением собственностью муниципального образования, разграничением полномочий, совершенствованием нормативно-правовой базы и другие:</w:t>
      </w:r>
    </w:p>
    <w:p w:rsidR="001642CB" w:rsidRPr="0082357A" w:rsidRDefault="001642CB" w:rsidP="00BC67B5">
      <w:pPr>
        <w:ind w:firstLine="540"/>
        <w:jc w:val="both"/>
      </w:pPr>
      <w:r w:rsidRPr="0082357A">
        <w:t>1. Постоянной комиссией по социальным вопросам: проведено 9 заседаний, на которых рассмотрено 115 (АППГ- 89) вопросов;</w:t>
      </w:r>
    </w:p>
    <w:p w:rsidR="001642CB" w:rsidRPr="0082357A" w:rsidRDefault="001642CB" w:rsidP="00BC67B5">
      <w:pPr>
        <w:ind w:firstLine="540"/>
        <w:jc w:val="both"/>
      </w:pPr>
      <w:r w:rsidRPr="0082357A">
        <w:t>2. Постоянной комиссией по правовым вопросам и регламенту: проведено 7 заседаний, на которых рассмотрено 97 (АППГ- 85) вопросов;</w:t>
      </w:r>
    </w:p>
    <w:p w:rsidR="001642CB" w:rsidRPr="0082357A" w:rsidRDefault="001642CB" w:rsidP="00BC67B5">
      <w:pPr>
        <w:ind w:firstLine="540"/>
        <w:jc w:val="both"/>
      </w:pPr>
      <w:r w:rsidRPr="0082357A">
        <w:t xml:space="preserve">3. Постоянной комиссией по промышленности, строительству и жилищно-коммунальному хозяйству: проведено 9 заседаний, на которых рассмотрено </w:t>
      </w:r>
      <w:r>
        <w:t>105</w:t>
      </w:r>
      <w:r w:rsidRPr="0082357A">
        <w:t xml:space="preserve"> (АППГ- 80) вопросов;</w:t>
      </w:r>
    </w:p>
    <w:p w:rsidR="001642CB" w:rsidRPr="0082357A" w:rsidRDefault="001642CB" w:rsidP="00BC67B5">
      <w:pPr>
        <w:ind w:firstLine="540"/>
        <w:jc w:val="both"/>
      </w:pPr>
      <w:r w:rsidRPr="0082357A">
        <w:t>4. Постоянной комиссией по бюджету, налогам и финансам</w:t>
      </w:r>
      <w:r>
        <w:t>: проведено 11</w:t>
      </w:r>
      <w:r w:rsidRPr="0082357A">
        <w:t xml:space="preserve"> заседаний, на которых рассмотрено </w:t>
      </w:r>
      <w:r>
        <w:t>106</w:t>
      </w:r>
      <w:r w:rsidRPr="0082357A">
        <w:t xml:space="preserve"> (АППГ- 66) вопросов.</w:t>
      </w:r>
    </w:p>
    <w:p w:rsidR="001642CB" w:rsidRPr="0082357A" w:rsidRDefault="001642CB" w:rsidP="00BC67B5">
      <w:pPr>
        <w:ind w:firstLine="540"/>
        <w:jc w:val="both"/>
      </w:pPr>
      <w:r w:rsidRPr="0082357A">
        <w:t>Основная работа по рассмотрению проектов решений Думы района, а также дополнительных вопросов, которые инициируются депутатами, общественниками, руководителями организаций и учреждений проходит на заседаниях постоянных комиссий.</w:t>
      </w:r>
    </w:p>
    <w:p w:rsidR="001642CB" w:rsidRPr="0082357A" w:rsidRDefault="001642CB" w:rsidP="00BC67B5">
      <w:pPr>
        <w:ind w:firstLine="540"/>
        <w:jc w:val="both"/>
      </w:pPr>
      <w:r w:rsidRPr="0082357A">
        <w:t>В поле зрения Думы района находятся не только такие «глобальные» вопросы как бюджет или Устав района, но и вопросы повседневной жизни, которые ставят перед депутатами избиратели.</w:t>
      </w:r>
    </w:p>
    <w:p w:rsidR="001642CB" w:rsidRPr="0082357A" w:rsidRDefault="001642CB" w:rsidP="009C27CA">
      <w:pPr>
        <w:ind w:firstLine="540"/>
        <w:jc w:val="both"/>
      </w:pPr>
      <w:r w:rsidRPr="0082357A">
        <w:t>Депутатами внимательно изучаются проблемные вопросы, соответствующие документы, в том числе нормативные и принимаются решения в рамках компетенции, которые содержат поручения, предложения, рекомендации, осуществляется контроль таких решений.</w:t>
      </w:r>
    </w:p>
    <w:p w:rsidR="001642CB" w:rsidRPr="0082357A" w:rsidRDefault="001642CB" w:rsidP="00BC67B5">
      <w:pPr>
        <w:ind w:firstLine="540"/>
        <w:jc w:val="both"/>
      </w:pPr>
      <w:r w:rsidRPr="0082357A">
        <w:t>В 2017 году в Дум</w:t>
      </w:r>
      <w:r>
        <w:t>е Советского района осуществляли</w:t>
      </w:r>
      <w:r w:rsidRPr="0082357A">
        <w:t xml:space="preserve"> деятельность одна депутатская фракция Партии «Единая Россия» и одна депутатская группа «Группа независимых депутатов». </w:t>
      </w:r>
    </w:p>
    <w:p w:rsidR="001642CB" w:rsidRPr="0082357A" w:rsidRDefault="001642CB" w:rsidP="00D237F3">
      <w:pPr>
        <w:ind w:firstLine="540"/>
        <w:jc w:val="both"/>
      </w:pPr>
      <w:r>
        <w:t>За отчетный период</w:t>
      </w:r>
      <w:r w:rsidRPr="0082357A">
        <w:t xml:space="preserve"> проведено 8 </w:t>
      </w:r>
      <w:r>
        <w:t>заседаний</w:t>
      </w:r>
      <w:r w:rsidRPr="0082357A">
        <w:t xml:space="preserve"> депутатской фракции Партии «Единая Россия»</w:t>
      </w:r>
      <w:r>
        <w:t xml:space="preserve">, на которых </w:t>
      </w:r>
      <w:r w:rsidRPr="0082357A">
        <w:t xml:space="preserve">было рассмотрено 103 вопроса, это - включенные в повестку дня заседаний Думы Советского района, а также иные вопросы. Например, </w:t>
      </w:r>
      <w:r>
        <w:t xml:space="preserve">такие как - </w:t>
      </w:r>
      <w:r w:rsidRPr="0082357A">
        <w:t xml:space="preserve">  </w:t>
      </w:r>
      <w:r>
        <w:t>размещение</w:t>
      </w:r>
      <w:r w:rsidRPr="0082357A">
        <w:t xml:space="preserve"> конноспортивной секции МАУ ФОК «Олимп» и Алябьевской сельской библиотеки. </w:t>
      </w:r>
      <w:r>
        <w:t>В рамках рассмотрения вопросов заслушивались</w:t>
      </w:r>
      <w:r w:rsidRPr="0082357A">
        <w:t xml:space="preserve"> должностные лица органов местног</w:t>
      </w:r>
      <w:r>
        <w:t>о самоуправления, вырабатывались</w:t>
      </w:r>
      <w:r w:rsidRPr="0082357A">
        <w:t xml:space="preserve"> предложения, рекомендации, которые </w:t>
      </w:r>
      <w:r>
        <w:t>были направлены</w:t>
      </w:r>
      <w:r w:rsidRPr="0082357A">
        <w:t xml:space="preserve"> в органы власти в соответствии с компетенцией. Решение данных вопросов находится на </w:t>
      </w:r>
      <w:r>
        <w:t xml:space="preserve">постоянном </w:t>
      </w:r>
      <w:r w:rsidRPr="0082357A">
        <w:t>контроле фракции.</w:t>
      </w:r>
    </w:p>
    <w:p w:rsidR="001642CB" w:rsidRPr="0082357A" w:rsidRDefault="001642CB" w:rsidP="006C76DA">
      <w:pPr>
        <w:ind w:firstLine="540"/>
        <w:jc w:val="both"/>
      </w:pPr>
      <w:r w:rsidRPr="0082357A">
        <w:t xml:space="preserve">В 2017 году проведено 8 </w:t>
      </w:r>
      <w:r>
        <w:t>заседаний</w:t>
      </w:r>
      <w:r w:rsidRPr="0082357A">
        <w:t xml:space="preserve"> депутатской группы «Группа независимых депутатов»</w:t>
      </w:r>
      <w:r>
        <w:t xml:space="preserve"> и были рассмотрены</w:t>
      </w:r>
      <w:r w:rsidRPr="0082357A">
        <w:t xml:space="preserve"> 104 вопроса. Помимо вопросов, включенных в повестку дня заседаний Думы Советского района, обсуждались и другие, например, о пешеходном переходе из микрорайона «Западный» в сторону улицы Защитников Отечества</w:t>
      </w:r>
      <w:r>
        <w:t xml:space="preserve"> г. Советский</w:t>
      </w:r>
      <w:r w:rsidRPr="0082357A">
        <w:t>, о ситуации, связанной с возможным закрытием акушерско-физиологического отделения Советской районной больницы. По итогам рассмотрения вопросов</w:t>
      </w:r>
      <w:r>
        <w:t xml:space="preserve"> были направлены запросы и рекомендации</w:t>
      </w:r>
      <w:r w:rsidRPr="0082357A">
        <w:t xml:space="preserve"> в органы местного самоуправления в соответствии с компетенцией. Решение обозначенных на заседаниях группы вопросов</w:t>
      </w:r>
      <w:r>
        <w:t xml:space="preserve"> также</w:t>
      </w:r>
      <w:r w:rsidRPr="0082357A">
        <w:t xml:space="preserve"> находятся на ее контроле.</w:t>
      </w:r>
    </w:p>
    <w:p w:rsidR="001642CB" w:rsidRPr="0082357A" w:rsidRDefault="001642CB" w:rsidP="006C76DA">
      <w:pPr>
        <w:ind w:firstLine="540"/>
        <w:jc w:val="both"/>
      </w:pPr>
      <w:r w:rsidRPr="0082357A">
        <w:t xml:space="preserve"> </w:t>
      </w:r>
    </w:p>
    <w:p w:rsidR="001642CB" w:rsidRPr="0082357A" w:rsidRDefault="001642CB" w:rsidP="00BC67B5">
      <w:pPr>
        <w:ind w:firstLine="709"/>
        <w:jc w:val="both"/>
      </w:pPr>
      <w:r w:rsidRPr="0082357A">
        <w:rPr>
          <w:b/>
        </w:rPr>
        <w:t>4. О проделанной работе по представлениям и протестам прокурора</w:t>
      </w:r>
      <w:r w:rsidRPr="0082357A">
        <w:t xml:space="preserve">. </w:t>
      </w:r>
    </w:p>
    <w:p w:rsidR="001642CB" w:rsidRPr="0082357A" w:rsidRDefault="001642CB" w:rsidP="00BC67B5">
      <w:pPr>
        <w:pStyle w:val="ListParagraph"/>
        <w:ind w:left="899" w:firstLine="709"/>
        <w:jc w:val="both"/>
      </w:pPr>
      <w:r w:rsidRPr="0082357A">
        <w:t xml:space="preserve"> </w:t>
      </w:r>
    </w:p>
    <w:p w:rsidR="001642CB" w:rsidRPr="0082357A" w:rsidRDefault="001642CB" w:rsidP="00155249">
      <w:pPr>
        <w:ind w:firstLine="708"/>
        <w:jc w:val="both"/>
      </w:pPr>
      <w:r w:rsidRPr="0082357A">
        <w:t>На повышение эффективности нормотворческой деятельности оказывает влияние взаимодействие Думы Советского района с органами прокуратуры, осуществляющими контроль над деятельностью представительного органа. Предварительно все проекты решений, поступающие в Думу Советского района, направляются в Югорскую межрайонную прокуратуру. Представители прокуратуры приглашаются для участия в заседаниях Думы района. Осуществляют надзор за нормотворческой деятельностью при обнаружении нарушений законодательства органы прокуратуры, вносят в представительный орган представления и протесты, которые в установленном порядке рассматриваются и принимаются решения.</w:t>
      </w:r>
    </w:p>
    <w:p w:rsidR="001642CB" w:rsidRPr="0082357A" w:rsidRDefault="001642CB" w:rsidP="00155249">
      <w:pPr>
        <w:ind w:firstLine="708"/>
        <w:jc w:val="both"/>
      </w:pPr>
      <w:r w:rsidRPr="0082357A">
        <w:t>В 2017 году Югорской межрайонной прокуратурой в Думу Советского района протесты и представления не вносились.</w:t>
      </w:r>
    </w:p>
    <w:p w:rsidR="001642CB" w:rsidRPr="0082357A" w:rsidRDefault="001642CB" w:rsidP="00155249">
      <w:pPr>
        <w:ind w:firstLine="708"/>
        <w:jc w:val="both"/>
      </w:pPr>
      <w:r w:rsidRPr="0082357A">
        <w:t>На три проекта решения Думы Советского района поступили информационные письма Югорской межрайонной прокуратуры с замечаниями, указанные замечания рассмотрены, проекты доработаны либо отозваны субъектами правотворческой инициативы.</w:t>
      </w:r>
    </w:p>
    <w:p w:rsidR="001642CB" w:rsidRPr="0082357A" w:rsidRDefault="001642CB" w:rsidP="00BC67B5">
      <w:pPr>
        <w:ind w:firstLine="709"/>
        <w:jc w:val="both"/>
        <w:rPr>
          <w:i/>
          <w:kern w:val="2"/>
        </w:rPr>
      </w:pPr>
    </w:p>
    <w:p w:rsidR="001642CB" w:rsidRPr="0082357A" w:rsidRDefault="001642CB" w:rsidP="00BC67B5">
      <w:pPr>
        <w:ind w:firstLine="709"/>
        <w:jc w:val="both"/>
        <w:rPr>
          <w:i/>
          <w:u w:val="single"/>
        </w:rPr>
      </w:pPr>
      <w:r w:rsidRPr="0082357A">
        <w:rPr>
          <w:b/>
          <w:kern w:val="2"/>
        </w:rPr>
        <w:t>5.</w:t>
      </w:r>
      <w:r w:rsidRPr="0082357A">
        <w:rPr>
          <w:kern w:val="2"/>
        </w:rPr>
        <w:t xml:space="preserve"> </w:t>
      </w:r>
      <w:r w:rsidRPr="0082357A">
        <w:rPr>
          <w:b/>
        </w:rPr>
        <w:t>О проведенных Думой района мероприятиях по контролю за исполнением органами местного самоуправления и должностными лицами местного самоуправления Советского района полномочий по решению вопросов местного значения.</w:t>
      </w:r>
    </w:p>
    <w:p w:rsidR="001642CB" w:rsidRPr="0082357A" w:rsidRDefault="001642CB" w:rsidP="00BC67B5">
      <w:pPr>
        <w:jc w:val="both"/>
        <w:rPr>
          <w:i/>
          <w:u w:val="single"/>
        </w:rPr>
      </w:pPr>
    </w:p>
    <w:p w:rsidR="001642CB" w:rsidRPr="0082357A" w:rsidRDefault="001642CB" w:rsidP="002E5FD5">
      <w:pPr>
        <w:ind w:firstLine="708"/>
        <w:jc w:val="both"/>
      </w:pPr>
      <w:r w:rsidRPr="0082357A">
        <w:t>С целью реализации исключительной компетенции Думы Советского района по контролю за исполнением органами местного самоуправления Советского района и должностными лицами местного самоуправления Советского района полномочий по решению вопросов местного значения, решением Думы Советского района утверждено Положение о порядке и сроках представления, утверждения и опубликования отчетов органов местного самоуправления и должностных лиц местного самоуправления Советского района.</w:t>
      </w:r>
    </w:p>
    <w:p w:rsidR="001642CB" w:rsidRPr="0082357A" w:rsidRDefault="001642CB" w:rsidP="002E5FD5">
      <w:pPr>
        <w:ind w:firstLine="708"/>
        <w:jc w:val="both"/>
      </w:pPr>
      <w:r w:rsidRPr="0082357A">
        <w:t>В отчетный период Думой района заслушаны</w:t>
      </w:r>
      <w:r>
        <w:t xml:space="preserve"> и утверждены</w:t>
      </w:r>
      <w:r w:rsidRPr="0082357A">
        <w:t>:</w:t>
      </w:r>
    </w:p>
    <w:p w:rsidR="001642CB" w:rsidRPr="0082357A" w:rsidRDefault="001642CB" w:rsidP="002E5FD5">
      <w:pPr>
        <w:ind w:firstLine="708"/>
        <w:jc w:val="both"/>
        <w:rPr>
          <w:kern w:val="2"/>
        </w:rPr>
      </w:pPr>
      <w:r w:rsidRPr="0082357A">
        <w:t xml:space="preserve">1) </w:t>
      </w:r>
      <w:r w:rsidRPr="0082357A">
        <w:rPr>
          <w:kern w:val="2"/>
        </w:rPr>
        <w:t xml:space="preserve">отчет о деятельности Контрольно-счетной палаты Советского района за 2016 год; </w:t>
      </w:r>
    </w:p>
    <w:p w:rsidR="001642CB" w:rsidRPr="0082357A" w:rsidRDefault="001642CB" w:rsidP="002E5FD5">
      <w:pPr>
        <w:ind w:firstLine="708"/>
        <w:jc w:val="both"/>
      </w:pPr>
      <w:r w:rsidRPr="0082357A">
        <w:t>2) отчет о реализации муниципальных программ Советского района в 2016 году, включающий отчеты по 25 муниципальным программам. Кроме того, в течение 2017  года на заседаниях постоянных комиссий Думы Советского района заслушивалась текущая информация о реализации каждой муниципальной программы. Депутатами Думы Советского района давались поручения, предложения, замечания по реализации программ;</w:t>
      </w:r>
    </w:p>
    <w:p w:rsidR="001642CB" w:rsidRPr="0082357A" w:rsidRDefault="001642CB" w:rsidP="002E5FD5">
      <w:pPr>
        <w:ind w:firstLine="708"/>
        <w:jc w:val="both"/>
      </w:pPr>
      <w:r w:rsidRPr="0082357A">
        <w:t xml:space="preserve">3) отчет о результатах деятельности главы Советского района, деятельности администрации Советского </w:t>
      </w:r>
      <w:r>
        <w:t xml:space="preserve">района за 2016 год, </w:t>
      </w:r>
      <w:r w:rsidRPr="0082357A">
        <w:t xml:space="preserve"> с оценкой удовлетворительно;</w:t>
      </w:r>
    </w:p>
    <w:p w:rsidR="001642CB" w:rsidRPr="0082357A" w:rsidRDefault="001642CB" w:rsidP="002E5FD5">
      <w:pPr>
        <w:ind w:firstLine="708"/>
        <w:jc w:val="both"/>
      </w:pPr>
      <w:r w:rsidRPr="0082357A">
        <w:t xml:space="preserve">4) отчет о ходе выполнения наказов избирателей депутатам Думы Советского района, Главе Советского района в 2011 – 2016 годах. </w:t>
      </w:r>
    </w:p>
    <w:p w:rsidR="001642CB" w:rsidRPr="0082357A" w:rsidRDefault="001642CB" w:rsidP="002E5FD5">
      <w:pPr>
        <w:ind w:firstLine="708"/>
        <w:jc w:val="both"/>
      </w:pPr>
      <w:r w:rsidRPr="0082357A">
        <w:t>Рассмотренные отчеты опубликованы в порядке, предусмотренном Уставом Советского района, размещены на официальном сайте Советского района.</w:t>
      </w:r>
    </w:p>
    <w:p w:rsidR="001642CB" w:rsidRPr="0082357A" w:rsidRDefault="001642CB" w:rsidP="002E5FD5">
      <w:pPr>
        <w:ind w:firstLine="708"/>
        <w:jc w:val="both"/>
      </w:pPr>
      <w:r w:rsidRPr="0082357A">
        <w:t>В порядке контроля за исполнением полномочий по решению вопросов местного значения и выполнению отдельных государственных полномочий, должностные  лица  администрации  района отчитываются перед Думой района на заседаниях Думы района, заседаниях постоянных комиссий, согласно перспективному плану работы Думы района.</w:t>
      </w:r>
    </w:p>
    <w:p w:rsidR="001642CB" w:rsidRPr="0082357A" w:rsidRDefault="001642CB" w:rsidP="002E5FD5">
      <w:pPr>
        <w:ind w:firstLine="708"/>
        <w:jc w:val="both"/>
      </w:pPr>
      <w:r w:rsidRPr="0082357A">
        <w:t xml:space="preserve"> Например, в текущем году заслушаны:</w:t>
      </w:r>
    </w:p>
    <w:p w:rsidR="001642CB" w:rsidRPr="0082357A" w:rsidRDefault="001642CB" w:rsidP="002E5FD5">
      <w:pPr>
        <w:ind w:firstLine="708"/>
        <w:jc w:val="both"/>
      </w:pPr>
      <w:r>
        <w:t>1) и</w:t>
      </w:r>
      <w:r w:rsidRPr="0082357A">
        <w:t>нформация  по исполнению отдельных государственных полномочий  по опеке и попечительству за 2016 год.</w:t>
      </w:r>
    </w:p>
    <w:p w:rsidR="001642CB" w:rsidRPr="0082357A" w:rsidRDefault="001642CB" w:rsidP="002E5FD5">
      <w:pPr>
        <w:ind w:firstLine="708"/>
        <w:jc w:val="both"/>
      </w:pPr>
      <w:r>
        <w:t>2) и</w:t>
      </w:r>
      <w:r w:rsidRPr="0082357A">
        <w:t>нформация о деятельности комиссии по делам несовершеннолетних и защите их прав администрации Советского района  за 2016 год (в рамках исполнения отдельных государственных полномочий).</w:t>
      </w:r>
    </w:p>
    <w:p w:rsidR="001642CB" w:rsidRPr="0082357A" w:rsidRDefault="001642CB" w:rsidP="002E5FD5">
      <w:pPr>
        <w:jc w:val="both"/>
      </w:pPr>
      <w:r w:rsidRPr="0082357A">
        <w:tab/>
        <w:t>3)</w:t>
      </w:r>
      <w:r>
        <w:t xml:space="preserve"> и</w:t>
      </w:r>
      <w:r w:rsidRPr="0082357A">
        <w:t>нформация о ходе выполнения наказов избирателей депутатам Думы Советского района пятого созыва.</w:t>
      </w:r>
    </w:p>
    <w:p w:rsidR="001642CB" w:rsidRPr="0082357A" w:rsidRDefault="001642CB" w:rsidP="00F57B73">
      <w:pPr>
        <w:ind w:firstLine="709"/>
        <w:jc w:val="both"/>
      </w:pPr>
      <w:r w:rsidRPr="0082357A">
        <w:t>В 2017 году на особом контроле Думы района находились вопросы в сфере жилищно-коммунального хозяйства, а также по ситуации сложившейся в муниципальном фонде развития жилищного строительства Советского района «Жилище», в том числе по погашению кредиторской задолженности Фонда.</w:t>
      </w:r>
    </w:p>
    <w:p w:rsidR="001642CB" w:rsidRPr="0082357A" w:rsidRDefault="001642CB" w:rsidP="002E5FD5">
      <w:pPr>
        <w:jc w:val="both"/>
      </w:pPr>
    </w:p>
    <w:p w:rsidR="001642CB" w:rsidRPr="0082357A" w:rsidRDefault="001642CB" w:rsidP="00BC67B5">
      <w:pPr>
        <w:jc w:val="both"/>
      </w:pPr>
    </w:p>
    <w:p w:rsidR="001642CB" w:rsidRPr="0082357A" w:rsidRDefault="001642CB" w:rsidP="00BC67B5">
      <w:pPr>
        <w:ind w:firstLine="709"/>
        <w:jc w:val="both"/>
      </w:pPr>
      <w:r w:rsidRPr="0082357A">
        <w:rPr>
          <w:b/>
        </w:rPr>
        <w:t>6</w:t>
      </w:r>
      <w:r w:rsidRPr="0082357A">
        <w:t xml:space="preserve">. </w:t>
      </w:r>
      <w:r w:rsidRPr="0082357A">
        <w:rPr>
          <w:b/>
        </w:rPr>
        <w:t>О работе с обращениями граждан</w:t>
      </w:r>
      <w:r w:rsidRPr="0082357A">
        <w:t>.</w:t>
      </w:r>
    </w:p>
    <w:p w:rsidR="001642CB" w:rsidRPr="0082357A" w:rsidRDefault="001642CB" w:rsidP="00BC67B5">
      <w:pPr>
        <w:ind w:firstLine="709"/>
        <w:jc w:val="both"/>
      </w:pPr>
    </w:p>
    <w:p w:rsidR="001642CB" w:rsidRPr="00353264" w:rsidRDefault="001642CB" w:rsidP="00353264">
      <w:pPr>
        <w:ind w:firstLine="708"/>
        <w:jc w:val="both"/>
        <w:rPr>
          <w:spacing w:val="1"/>
        </w:rPr>
      </w:pPr>
      <w:r w:rsidRPr="0082357A">
        <w:rPr>
          <w:spacing w:val="13"/>
        </w:rPr>
        <w:t xml:space="preserve">Работа с обращениями граждан осуществляется в соответствии с Федеральным законом от 02.05.2006 года № 59-ФЗ «О порядке </w:t>
      </w:r>
      <w:r w:rsidRPr="0082357A">
        <w:rPr>
          <w:spacing w:val="1"/>
        </w:rPr>
        <w:t>рассмотрения обращений граждан Российской Федерации».</w:t>
      </w:r>
    </w:p>
    <w:p w:rsidR="001642CB" w:rsidRPr="0082357A" w:rsidRDefault="001642CB" w:rsidP="00B458F4">
      <w:pPr>
        <w:shd w:val="clear" w:color="auto" w:fill="FFFFFF"/>
        <w:ind w:right="29" w:firstLine="567"/>
        <w:jc w:val="both"/>
      </w:pPr>
      <w:r w:rsidRPr="0082357A">
        <w:t>Председателем и депутатами Думы Советского района организована постоянная работа по приему обращений от граждан Советского района. Письменные обращения поступают лично, по почте, через официальную электронную почту представительного органа власти (</w:t>
      </w:r>
      <w:hyperlink r:id="rId7" w:history="1">
        <w:r w:rsidRPr="0082357A">
          <w:rPr>
            <w:rStyle w:val="Hyperlink"/>
            <w:color w:val="auto"/>
            <w:lang w:val="en-US"/>
          </w:rPr>
          <w:t>Dumasr</w:t>
        </w:r>
        <w:r w:rsidRPr="0082357A">
          <w:rPr>
            <w:rStyle w:val="Hyperlink"/>
            <w:color w:val="auto"/>
          </w:rPr>
          <w:t>@</w:t>
        </w:r>
        <w:r w:rsidRPr="0082357A">
          <w:rPr>
            <w:rStyle w:val="Hyperlink"/>
            <w:color w:val="auto"/>
            <w:lang w:val="en-US"/>
          </w:rPr>
          <w:t>admsov</w:t>
        </w:r>
        <w:r w:rsidRPr="0082357A">
          <w:rPr>
            <w:rStyle w:val="Hyperlink"/>
            <w:color w:val="auto"/>
          </w:rPr>
          <w:t>.</w:t>
        </w:r>
        <w:r w:rsidRPr="0082357A">
          <w:rPr>
            <w:rStyle w:val="Hyperlink"/>
            <w:color w:val="auto"/>
            <w:lang w:val="en-US"/>
          </w:rPr>
          <w:t>ru</w:t>
        </w:r>
      </w:hyperlink>
      <w:r w:rsidRPr="0082357A">
        <w:t>). Помимо работы с письменными обращениями, ежемесячно председатель и депутаты Думы Советского района проводят личные приемы граждан по различным вопросам. Обращения также поступают от органов местного самоуправления и организаций различных форм собственности.</w:t>
      </w:r>
    </w:p>
    <w:p w:rsidR="001642CB" w:rsidRPr="0082357A" w:rsidRDefault="001642CB" w:rsidP="00AC431F">
      <w:pPr>
        <w:shd w:val="clear" w:color="auto" w:fill="FFFFFF"/>
        <w:ind w:right="29" w:firstLine="567"/>
        <w:jc w:val="both"/>
      </w:pPr>
      <w:r w:rsidRPr="0082357A">
        <w:t>За 2017 год в Думу Советского района поступило и рассмотрено 107 обращений от жителей Советского района, в том числе 74 письменных и 33 устных: в первом квартале -  36 обращений; во втором квартале – 20 обращений; в третьем квартале – 15; в четве</w:t>
      </w:r>
      <w:r>
        <w:t xml:space="preserve">ртом квартале – 36 обращений, из них: из </w:t>
      </w:r>
      <w:r w:rsidRPr="0082357A">
        <w:t>г.п. Советский - 53 обращения; г.п. Пионерский - 6 обращений; г.п. Малиновский - 4 обращения; г.п. Таежный - 0 обращений; г.п. Агириш - 2 обращения; г.п. Зеленоборск - 14 обращений; г.п. Коммунистический - 13 обращений; с.п. Алябьевский - 15 обращений.</w:t>
      </w:r>
    </w:p>
    <w:p w:rsidR="001642CB" w:rsidRPr="0082357A" w:rsidRDefault="001642CB" w:rsidP="00B458F4">
      <w:pPr>
        <w:ind w:firstLine="567"/>
        <w:jc w:val="both"/>
      </w:pPr>
      <w:r w:rsidRPr="0082357A">
        <w:t xml:space="preserve">Большая часть вопросов населения, адресованных председателю и депутатам Думы Советского района, касались сроков и порядка расселения граждан из ветхого, непригодного и аварийного жилья, предоставления временного жилья, неудовлетворительного состояния жилищного фонда. Всего поступило 33 (30,8%) обращения по решению жилищных вопросов. Граждане обращались с целью получения информации о сроках и условиях переселения, об оказании содействия в признании жилых домов аварийными, а также о возможности предоставления временного жилья и жилых помещений по условиям социального найма. </w:t>
      </w:r>
    </w:p>
    <w:p w:rsidR="001642CB" w:rsidRPr="0082357A" w:rsidRDefault="001642CB" w:rsidP="00B458F4">
      <w:pPr>
        <w:ind w:firstLine="567"/>
        <w:jc w:val="both"/>
      </w:pPr>
      <w:r w:rsidRPr="0082357A">
        <w:t>Также в течение отчетного периода поступали обращения, которые касались порядка и качества предоставления жилищно-коммунальных услуг, электрификации территории садово-огороднического товарищества в г.п. Советский, о качестве предоставления услуг управляющими кампаниями и ресурсоснабжающими организациями, об устранении последствий коммунальных аварий, были вопросы по благоустройству придомовых территорий, в том числе вопрос восстановления детской игровой площадки в г.п. Коммунистический. Поступали обращения об оказании содействия в решении вопроса устранения строительных дефектов в новых многоквартирных жилых домах, а также в домах, которые были отремонтированы по программе «Наш дом» в г.п. Советский.</w:t>
      </w:r>
    </w:p>
    <w:p w:rsidR="001642CB" w:rsidRPr="0082357A" w:rsidRDefault="001642CB" w:rsidP="00B458F4">
      <w:pPr>
        <w:ind w:firstLine="567"/>
        <w:jc w:val="both"/>
      </w:pPr>
      <w:r w:rsidRPr="0082357A">
        <w:t>Часть обращений связаны с дорожной деятельностью: расчистка проезжей части на дороге в г.п. Зеленоборск, об установке остановочного комплекса и обустройстве пешеходных переходов в г.п. Советский, восстановление щебеночного слоя на проезжей части в г.п. Коммунистический, о содержании дороги г.Югорск – г.п. Агириш.</w:t>
      </w:r>
    </w:p>
    <w:p w:rsidR="001642CB" w:rsidRDefault="001642CB" w:rsidP="00B458F4">
      <w:pPr>
        <w:shd w:val="clear" w:color="auto" w:fill="FFFFFF"/>
        <w:ind w:firstLine="708"/>
        <w:jc w:val="both"/>
      </w:pPr>
      <w:r w:rsidRPr="0082357A">
        <w:t>Также поступали обращения о получении юридической консультации по вопросам выплаты заработной платы и применения районного коэффициента, о предоставлении финансовой помощи  физическим и юридическим лицам, об оказании содействия в оформлении опекунства над несовершеннолетними детьми, о нарушениях, связанных с начислением заработной платы работникам.</w:t>
      </w:r>
    </w:p>
    <w:p w:rsidR="001642CB" w:rsidRPr="0082357A" w:rsidRDefault="001642CB" w:rsidP="00B458F4">
      <w:pPr>
        <w:shd w:val="clear" w:color="auto" w:fill="FFFFFF"/>
        <w:ind w:firstLine="708"/>
        <w:jc w:val="both"/>
      </w:pPr>
      <w:r w:rsidRPr="0082357A">
        <w:t>По результатам анализа обращений граждан и юридических лиц, поступивших в Думу Советского района, информации, содержащей коррупционные проявления, не зарегистрировано.</w:t>
      </w:r>
    </w:p>
    <w:p w:rsidR="001642CB" w:rsidRPr="0082357A" w:rsidRDefault="001642CB" w:rsidP="00B458F4">
      <w:pPr>
        <w:ind w:firstLine="567"/>
        <w:jc w:val="both"/>
      </w:pPr>
      <w:r w:rsidRPr="0082357A">
        <w:t xml:space="preserve">Все вопросы, поступающие председателю и депутатам Думы Советского района,  регистрируются в аппарате Думы Советского района и гражданам предоставляются разъяснения, как в устной (в ходе приема), так и в письменной форме. Такой формат работы обеспечивает более эффективную двухстороннюю связь с населением и позволяет давать подробные разъяснения гражданам. Для получения достоверной информации по всем возникающим у граждан вопросам, депутатами Думы Советского района направляются запросы в органы местного самоуправления с целью получения необходимой информации, а потом на основании полученной информации подготавливается ответ заявителю. </w:t>
      </w:r>
    </w:p>
    <w:p w:rsidR="001642CB" w:rsidRPr="0082357A" w:rsidRDefault="001642CB" w:rsidP="00B458F4">
      <w:pPr>
        <w:ind w:firstLine="567"/>
        <w:jc w:val="both"/>
      </w:pPr>
    </w:p>
    <w:p w:rsidR="001642CB" w:rsidRPr="0082357A" w:rsidRDefault="001642CB" w:rsidP="00BC67B5">
      <w:pPr>
        <w:ind w:firstLine="567"/>
        <w:jc w:val="both"/>
        <w:rPr>
          <w:b/>
        </w:rPr>
      </w:pPr>
      <w:r w:rsidRPr="0082357A">
        <w:rPr>
          <w:b/>
        </w:rPr>
        <w:t xml:space="preserve">7. Публичная и медийная активность председателя Думы Советского района, депутатов Думы Советского района.  </w:t>
      </w:r>
    </w:p>
    <w:p w:rsidR="001642CB" w:rsidRPr="0082357A" w:rsidRDefault="001642CB" w:rsidP="00BC67B5">
      <w:pPr>
        <w:ind w:firstLine="567"/>
        <w:jc w:val="both"/>
        <w:rPr>
          <w:b/>
        </w:rPr>
      </w:pPr>
    </w:p>
    <w:p w:rsidR="001642CB" w:rsidRPr="0082357A" w:rsidRDefault="001642CB" w:rsidP="001010EC">
      <w:pPr>
        <w:widowControl w:val="0"/>
        <w:autoSpaceDE w:val="0"/>
        <w:autoSpaceDN w:val="0"/>
        <w:adjustRightInd w:val="0"/>
        <w:ind w:firstLine="567"/>
        <w:jc w:val="both"/>
      </w:pPr>
      <w:r w:rsidRPr="0082357A">
        <w:t xml:space="preserve">Информация о деятельности Думы Советского района регулярно размещается на официальном сайте органов местного самоуправления Советского района в разделе «Дума Советского района» и освещается в эфире телеканалов «Первый Советский», «Норд», в газетах «Первая Советская», «Северный вариант», радио «Советское». Также информация периодически публикуется на информационных порталах и на сайтах различных информационных агентств в сети Интернет. </w:t>
      </w:r>
    </w:p>
    <w:p w:rsidR="001642CB" w:rsidRPr="0082357A" w:rsidRDefault="001642CB" w:rsidP="001010EC">
      <w:pPr>
        <w:widowControl w:val="0"/>
        <w:autoSpaceDE w:val="0"/>
        <w:autoSpaceDN w:val="0"/>
        <w:adjustRightInd w:val="0"/>
        <w:ind w:firstLine="567"/>
        <w:jc w:val="both"/>
      </w:pPr>
      <w:r w:rsidRPr="0082357A">
        <w:t xml:space="preserve">В 2017 году вышло 68 сюжетов с участием председателя и депутатов Думы Советского района в эфире телеканала «Первый Советский» в информационной программе «Пульс времени» и более 30 материалов опубликовано в газете «Первая Советская». В информационных материалах с участием депутатов Думы Советского района поднимались темы реализации администрацией Советского района муниципальных программ в сфере жилищно-коммунального комплекса, строительной и инвестиционной деятельности, экономики, социальной сферы, исполнение полномочий органами местного самоуправления, основные направления развития муниципального образования. В материалах также подробно освещались встречи депутатов Думы Советского района с жителями городских и сельского поселений Советского района. </w:t>
      </w:r>
    </w:p>
    <w:p w:rsidR="001642CB" w:rsidRPr="0082357A" w:rsidRDefault="001642CB" w:rsidP="001010EC">
      <w:pPr>
        <w:ind w:firstLine="567"/>
        <w:jc w:val="both"/>
      </w:pPr>
      <w:r w:rsidRPr="0082357A">
        <w:t>В телевизионном эфире и печати подробно разъяснялись решения принимаемые депутатами Думы Советского района и работа депутатов на заседаниях профильных комиссий. Также регулярно освещается работа депутатов и представителей общественности в Совете по развитию здравоохранения Советского района, в Общественном Совете по взаимодействию с общественными объединениями, в Совете старейшин при главе Советского района, в Совете по вопросам развития инвестиционной деятельности Советского района, а также в других совещательных органах.</w:t>
      </w:r>
    </w:p>
    <w:p w:rsidR="001642CB" w:rsidRPr="0082357A" w:rsidRDefault="001642CB" w:rsidP="001010EC">
      <w:pPr>
        <w:ind w:firstLine="567"/>
        <w:jc w:val="both"/>
      </w:pPr>
      <w:r w:rsidRPr="0082357A">
        <w:t xml:space="preserve">В 2017 году председатель Думы Советского района и заместитель председателя районной Думы принимали участие в телевизионной программе телеканала «Первый Советский» - «Актуальное интервью». Основная тема бесед - деятельность Думы Советского района </w:t>
      </w:r>
      <w:r w:rsidRPr="0082357A">
        <w:rPr>
          <w:lang w:val="en-US"/>
        </w:rPr>
        <w:t>V</w:t>
      </w:r>
      <w:r w:rsidRPr="0082357A">
        <w:t xml:space="preserve"> созыва, взаимодействие депутатов с исполнительными органами власти, исполнение наказов избирателей. Также в ноябре </w:t>
      </w:r>
      <w:r>
        <w:t>на телеканале</w:t>
      </w:r>
      <w:r w:rsidRPr="0082357A">
        <w:t xml:space="preserve"> состоялся прямой эфир («О самом важном») с председателем Думы района, где жители в режиме реального времени смогли задать интересующие их вопросы и получить ответы. </w:t>
      </w:r>
    </w:p>
    <w:p w:rsidR="001642CB" w:rsidRPr="0082357A" w:rsidRDefault="001642CB" w:rsidP="001010EC">
      <w:pPr>
        <w:ind w:firstLine="567"/>
        <w:jc w:val="both"/>
      </w:pPr>
      <w:r w:rsidRPr="0082357A">
        <w:t xml:space="preserve">В прошлом году девять депутатов приняли участие в информационном проекте Думы Советского района с ОАО «Районное телевидение и редакция газеты» на тему: «Работа депутатов Думы Советского района </w:t>
      </w:r>
      <w:r w:rsidRPr="0082357A">
        <w:rPr>
          <w:lang w:val="en-US"/>
        </w:rPr>
        <w:t>V</w:t>
      </w:r>
      <w:r w:rsidRPr="0082357A">
        <w:t xml:space="preserve"> созыва. Первые результаты депутатской деятельности». В рамках проекта в газете «Первая Советская» опубликованы интервью с депутатами. Также депутаты публиковали свои интервью в газете «Северный вариант» и на информационном портале «2 </w:t>
      </w:r>
      <w:r w:rsidRPr="0082357A">
        <w:rPr>
          <w:lang w:val="en-US"/>
        </w:rPr>
        <w:t>goroda</w:t>
      </w:r>
      <w:r w:rsidRPr="0082357A">
        <w:t>.</w:t>
      </w:r>
      <w:r w:rsidRPr="0082357A">
        <w:rPr>
          <w:lang w:val="en-US"/>
        </w:rPr>
        <w:t>ru</w:t>
      </w:r>
      <w:r w:rsidRPr="0082357A">
        <w:t>».</w:t>
      </w:r>
    </w:p>
    <w:p w:rsidR="001642CB" w:rsidRPr="0082357A" w:rsidRDefault="001642CB" w:rsidP="001010EC">
      <w:pPr>
        <w:ind w:firstLine="567"/>
        <w:jc w:val="both"/>
      </w:pPr>
    </w:p>
    <w:p w:rsidR="001642CB" w:rsidRPr="0082357A" w:rsidRDefault="001642CB" w:rsidP="001010EC"/>
    <w:p w:rsidR="001642CB" w:rsidRPr="0082357A" w:rsidRDefault="001642CB" w:rsidP="00BD69FC">
      <w:pPr>
        <w:ind w:firstLine="567"/>
        <w:jc w:val="both"/>
        <w:rPr>
          <w:b/>
          <w:bCs/>
        </w:rPr>
      </w:pPr>
      <w:r w:rsidRPr="0082357A">
        <w:rPr>
          <w:b/>
          <w:bCs/>
        </w:rPr>
        <w:t>8. О работе аппарата Думы Советского района.</w:t>
      </w:r>
    </w:p>
    <w:p w:rsidR="001642CB" w:rsidRPr="0082357A" w:rsidRDefault="001642CB" w:rsidP="00BD69FC">
      <w:pPr>
        <w:ind w:firstLine="567"/>
        <w:jc w:val="both"/>
        <w:rPr>
          <w:b/>
          <w:bCs/>
        </w:rPr>
      </w:pPr>
    </w:p>
    <w:p w:rsidR="001642CB" w:rsidRPr="0082357A" w:rsidRDefault="001642CB" w:rsidP="00BD69FC">
      <w:pPr>
        <w:ind w:firstLine="567"/>
        <w:jc w:val="both"/>
        <w:rPr>
          <w:shd w:val="clear" w:color="auto" w:fill="FFFFFF"/>
        </w:rPr>
      </w:pPr>
      <w:r w:rsidRPr="0082357A">
        <w:rPr>
          <w:shd w:val="clear" w:color="auto" w:fill="FFFFFF"/>
        </w:rPr>
        <w:t xml:space="preserve">Правовое, материально-техническое, консультационное, организационное обеспечение деятельности представительного органа местного самоуправления, в том числе как юридического лица осуществляет аппарат Думы Советского района, который входит в структуру Думы Советского района. </w:t>
      </w:r>
    </w:p>
    <w:p w:rsidR="001642CB" w:rsidRPr="0082357A" w:rsidRDefault="001642CB" w:rsidP="00BD69FC">
      <w:pPr>
        <w:ind w:firstLine="567"/>
        <w:jc w:val="both"/>
        <w:rPr>
          <w:shd w:val="clear" w:color="auto" w:fill="FFFFFF"/>
        </w:rPr>
      </w:pPr>
      <w:r w:rsidRPr="0082357A">
        <w:rPr>
          <w:shd w:val="clear" w:color="auto" w:fill="FFFFFF"/>
        </w:rPr>
        <w:t>На сегодняшний день численность аппарата Думы составляет 10 штатных единиц.</w:t>
      </w:r>
    </w:p>
    <w:p w:rsidR="001642CB" w:rsidRPr="0082357A" w:rsidRDefault="001642CB" w:rsidP="00BD69FC">
      <w:pPr>
        <w:ind w:firstLine="567"/>
        <w:jc w:val="both"/>
      </w:pPr>
      <w:r w:rsidRPr="0082357A">
        <w:t>Также, в соответствии с Порядком материально-технического и организационного обеспечения деятельности органов местного самоуправления, аппаратом Думы Советского района осуществляется материально-техническое обеспечение Контрольно-счетной палаты Советского района в части организации приобретения материальных ценностей (основных и материальных запасов), направленных на обеспечение мебелью, канцелярскими товарами, компьютерной техникой, оргтехникой, другими товарами, необходимыми для их функционирования, и организационное обеспечение по следующим направлениям: кадровое, правовое, организация и ведение бухгалтерского учета и отчетности, информационное).</w:t>
      </w:r>
    </w:p>
    <w:p w:rsidR="001642CB" w:rsidRPr="0082357A" w:rsidRDefault="001642CB" w:rsidP="00BD69FC">
      <w:pPr>
        <w:ind w:firstLine="567"/>
        <w:jc w:val="both"/>
        <w:rPr>
          <w:shd w:val="clear" w:color="auto" w:fill="FFFFFF"/>
        </w:rPr>
      </w:pPr>
    </w:p>
    <w:p w:rsidR="001642CB" w:rsidRPr="0082357A" w:rsidRDefault="001642CB" w:rsidP="00BD69FC">
      <w:pPr>
        <w:ind w:firstLine="567"/>
        <w:jc w:val="both"/>
        <w:rPr>
          <w:b/>
          <w:bCs/>
        </w:rPr>
      </w:pPr>
      <w:r w:rsidRPr="0082357A">
        <w:rPr>
          <w:b/>
          <w:bCs/>
        </w:rPr>
        <w:t>8.1. Работа по противодействию коррупции в Думе Советского района, Контрольно-счетной палате Советского района.</w:t>
      </w:r>
    </w:p>
    <w:p w:rsidR="001642CB" w:rsidRPr="0082357A" w:rsidRDefault="001642CB" w:rsidP="00BD69FC">
      <w:pPr>
        <w:ind w:firstLine="567"/>
        <w:jc w:val="both"/>
        <w:rPr>
          <w:b/>
          <w:bCs/>
        </w:rPr>
      </w:pPr>
    </w:p>
    <w:p w:rsidR="001642CB" w:rsidRPr="0082357A" w:rsidRDefault="001642CB" w:rsidP="00BD69FC">
      <w:pPr>
        <w:jc w:val="both"/>
      </w:pPr>
      <w:r w:rsidRPr="0082357A">
        <w:tab/>
        <w:t>Распоряжением Главы Советского района от 12.04.2016 № 21 в целях реал</w:t>
      </w:r>
      <w:r>
        <w:t>изации Федерального закона от 25</w:t>
      </w:r>
      <w:r w:rsidRPr="0082357A">
        <w:t xml:space="preserve">.12.2008 № 273-ФЗ «О противодействии коррупции» был утвержден План противодействия коррупции в Советском районе на 2016-2017 годы. </w:t>
      </w:r>
    </w:p>
    <w:p w:rsidR="001642CB" w:rsidRPr="0082357A" w:rsidRDefault="001642CB" w:rsidP="00BD69FC">
      <w:pPr>
        <w:jc w:val="both"/>
      </w:pPr>
      <w:r w:rsidRPr="0082357A">
        <w:tab/>
        <w:t>В 2017 году Думой Совет</w:t>
      </w:r>
      <w:r>
        <w:t>ского района</w:t>
      </w:r>
      <w:r w:rsidRPr="0082357A">
        <w:t xml:space="preserve"> реализованы</w:t>
      </w:r>
      <w:r>
        <w:t xml:space="preserve"> все</w:t>
      </w:r>
      <w:r w:rsidRPr="0082357A">
        <w:t xml:space="preserve"> мероприятия, предусмотренные Планом. </w:t>
      </w:r>
    </w:p>
    <w:p w:rsidR="001642CB" w:rsidRPr="0082357A" w:rsidRDefault="001642CB" w:rsidP="00BD69FC">
      <w:pPr>
        <w:jc w:val="both"/>
      </w:pPr>
      <w:r w:rsidRPr="0082357A">
        <w:tab/>
        <w:t xml:space="preserve">Принят ряд муниципальных правовых актов в сфере противодействия коррупции, касающихся нормативно-правового обеспечения антикоррупционной деятельности Думы Советского района: </w:t>
      </w:r>
    </w:p>
    <w:p w:rsidR="001642CB" w:rsidRPr="0082357A" w:rsidRDefault="001642CB" w:rsidP="00BD69FC">
      <w:pPr>
        <w:pStyle w:val="Normal1"/>
        <w:ind w:left="0" w:right="0" w:firstLine="708"/>
        <w:jc w:val="both"/>
        <w:rPr>
          <w:sz w:val="24"/>
          <w:szCs w:val="24"/>
        </w:rPr>
      </w:pPr>
      <w:r w:rsidRPr="0082357A">
        <w:rPr>
          <w:sz w:val="24"/>
          <w:szCs w:val="24"/>
        </w:rPr>
        <w:t xml:space="preserve">- постановление председателя Думы Советского района от 09.11.2017 № 22 «О Порядке сообщения муниципальными служащими, замещающими должности муниципальной службы в Думе Советского района, председателем Контрольно-счетной палаты Советского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интересов»; </w:t>
      </w:r>
    </w:p>
    <w:p w:rsidR="001642CB" w:rsidRPr="0082357A" w:rsidRDefault="001642CB" w:rsidP="00BD69FC">
      <w:pPr>
        <w:pStyle w:val="Normal1"/>
        <w:ind w:left="0" w:right="0" w:firstLine="708"/>
        <w:jc w:val="both"/>
        <w:rPr>
          <w:sz w:val="24"/>
          <w:szCs w:val="24"/>
        </w:rPr>
      </w:pPr>
      <w:r w:rsidRPr="0082357A">
        <w:rPr>
          <w:bCs/>
          <w:sz w:val="24"/>
          <w:szCs w:val="24"/>
        </w:rPr>
        <w:t>- распоряжение председателя Думы Советского района от 23 мая 2017 № 25 «О Порядке уведомления муниципальными служащими Думы Советского района представителя нанимателя о намерении выполнять иную оплачиваемую работу».</w:t>
      </w:r>
    </w:p>
    <w:p w:rsidR="001642CB" w:rsidRPr="0082357A" w:rsidRDefault="001642CB" w:rsidP="00BD69FC">
      <w:pPr>
        <w:jc w:val="both"/>
      </w:pPr>
      <w:r w:rsidRPr="0082357A">
        <w:tab/>
        <w:t>Проведен анализ и своевременно приведены в соответствие с законодательством Российской Федерации, Ханты-Мансийского автономного округа - Югры муниципальные правовые акты Советского района в сфере противодействия коррупции:</w:t>
      </w:r>
    </w:p>
    <w:p w:rsidR="001642CB" w:rsidRPr="0082357A" w:rsidRDefault="001642CB" w:rsidP="00BD69FC">
      <w:pPr>
        <w:pStyle w:val="Normal1"/>
        <w:spacing w:line="240" w:lineRule="auto"/>
        <w:ind w:left="0" w:right="0" w:firstLine="708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решение Думы Советского района от 29.09.2017 № 106/НПА «О признании утратившими силу отдельных решений Думы Советского района в области противодействия коррупции»;</w:t>
      </w:r>
    </w:p>
    <w:p w:rsidR="001642CB" w:rsidRPr="0082357A" w:rsidRDefault="001642CB" w:rsidP="00BD69FC">
      <w:pPr>
        <w:autoSpaceDE w:val="0"/>
        <w:autoSpaceDN w:val="0"/>
        <w:adjustRightInd w:val="0"/>
        <w:ind w:right="1" w:firstLine="708"/>
        <w:jc w:val="both"/>
        <w:rPr>
          <w:lang w:eastAsia="en-US"/>
        </w:rPr>
      </w:pPr>
      <w:r w:rsidRPr="0082357A">
        <w:t>- решение Думы Советского района от 29.09.2017 № 107/НПА «</w:t>
      </w:r>
      <w:r w:rsidRPr="0082357A">
        <w:rPr>
          <w:lang w:eastAsia="en-US"/>
        </w:rPr>
        <w:t>О внесении изменений в решение Думы Советского района от 26.02.2016 № 443 «О размещении сведений о доходах, расходах, об имуществе и обязательствах имущественного характера лиц, замещающих муниципальные должности Советского района, и членов их семей на официальном сайте Советского района и предоставления этих сведений средствам массовой информации для опубликования»;</w:t>
      </w:r>
    </w:p>
    <w:p w:rsidR="001642CB" w:rsidRPr="0082357A" w:rsidRDefault="001642CB" w:rsidP="00BD69FC">
      <w:pPr>
        <w:pStyle w:val="Normal1"/>
        <w:spacing w:line="240" w:lineRule="auto"/>
        <w:ind w:left="0" w:right="0" w:firstLine="708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решение Думы Советского района от 31.10.2017 № 122/НПА «О внесении изменений в решение Думы Советского района от 07.10.2011 № 55 «О Порядке проведения антикоррупционной экспертизы муниципальных нормативных правовых актов Думы Советского района и проектов муниципальных нормативных правовых актов Думы Советского района»;</w:t>
      </w:r>
    </w:p>
    <w:p w:rsidR="001642CB" w:rsidRPr="0082357A" w:rsidRDefault="001642CB" w:rsidP="00BD69FC">
      <w:pPr>
        <w:pStyle w:val="Normal1"/>
        <w:spacing w:line="240" w:lineRule="auto"/>
        <w:ind w:left="0" w:right="0" w:firstLine="708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решение Думы Советского района от  20.12.2017 № 129/НПА «О внесении изменений в решение Думы Советского района от 26.02.2016 № 444 «О координационном органе по противодействию коррупции при Думе Советского района»;</w:t>
      </w:r>
    </w:p>
    <w:p w:rsidR="001642CB" w:rsidRPr="0082357A" w:rsidRDefault="001642CB" w:rsidP="00BD69FC">
      <w:pPr>
        <w:pStyle w:val="Normal1"/>
        <w:spacing w:line="240" w:lineRule="auto"/>
        <w:ind w:left="0" w:right="0" w:firstLine="708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постановление председателя Думы Советского района от 25.08.2017 № 7 «О внесении изменений в постановление  председателя Думы Советского района от 01.12.2016 № 46  «О комиссии по соблюдению требований к служебному поведению муниципальных служащих и урегулированию конфликтов интересов в Думе Советского района»;</w:t>
      </w:r>
    </w:p>
    <w:p w:rsidR="001642CB" w:rsidRPr="0082357A" w:rsidRDefault="001642CB" w:rsidP="00BD69FC">
      <w:pPr>
        <w:pStyle w:val="Normal1"/>
        <w:spacing w:line="240" w:lineRule="auto"/>
        <w:ind w:left="0" w:right="0"/>
        <w:jc w:val="both"/>
        <w:rPr>
          <w:sz w:val="24"/>
          <w:szCs w:val="24"/>
        </w:rPr>
      </w:pPr>
      <w:r w:rsidRPr="0082357A">
        <w:rPr>
          <w:sz w:val="24"/>
          <w:szCs w:val="24"/>
        </w:rPr>
        <w:tab/>
        <w:t>- постановление председателя Думы Советского района от 09.11.2017 № 21 «О внесении изменений в постановление председателя Думы Советского района от 01.12.2016 № 46 «О комиссии по соблюдению требований к служебному поведению муниципальных служащих и урегулированию конфликтов интересов в Думе Советского района»;</w:t>
      </w:r>
    </w:p>
    <w:p w:rsidR="001642CB" w:rsidRPr="0082357A" w:rsidRDefault="001642CB" w:rsidP="006A4709">
      <w:pPr>
        <w:pStyle w:val="Normal1"/>
        <w:spacing w:line="240" w:lineRule="auto"/>
        <w:ind w:left="0" w:right="0" w:firstLine="709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постановление председателя Думы Советского района от 28.02.2017 № 3 «О внесении изменений и дополнений в постановление председателя Думы Советского района от 01.12.2016 № 43 «О представлении гражданами, претендующими на замещение должностей муниципальной службы в Думе Советского района, муниципальными служащими Думы Советского района, сведений о доходах, расходах, об имуществе и обязательствах имущественного характера».</w:t>
      </w:r>
    </w:p>
    <w:p w:rsidR="001642CB" w:rsidRPr="0082357A" w:rsidRDefault="001642CB" w:rsidP="006A4709">
      <w:pPr>
        <w:tabs>
          <w:tab w:val="left" w:pos="540"/>
        </w:tabs>
        <w:ind w:firstLine="539"/>
        <w:jc w:val="both"/>
        <w:rPr>
          <w:lang w:eastAsia="en-US"/>
        </w:rPr>
      </w:pPr>
      <w:r w:rsidRPr="0082357A">
        <w:t xml:space="preserve"> В соответствии с решением Думы Советского района от 07.10.2011 № 55 «О Порядке проведения антикоррупционной экспертизы муниципальных нормативных правовых актов Думы Советского района и проектов муниципальных нормативных правовых актов Думы Советского района» за 2017 год проведена антикоррупционная экспертиза в отношении </w:t>
      </w:r>
      <w:r>
        <w:t>52</w:t>
      </w:r>
      <w:r w:rsidRPr="0082357A">
        <w:t xml:space="preserve"> проектов нормативных правовых актов Думы Советского района, по результатам которой коррупциогенные факторы не выявлены. </w:t>
      </w:r>
      <w:r w:rsidRPr="0082357A">
        <w:rPr>
          <w:lang w:eastAsia="en-US"/>
        </w:rPr>
        <w:t>Проекты нормативных правовых актов Думы Советского района размещаются на официальном сайте Советского района и доступны для проведения независимой антикоррупционной экспертизы.</w:t>
      </w:r>
    </w:p>
    <w:p w:rsidR="001642CB" w:rsidRPr="0082357A" w:rsidRDefault="001642CB" w:rsidP="006A4709">
      <w:pPr>
        <w:ind w:firstLine="720"/>
        <w:jc w:val="both"/>
      </w:pPr>
      <w:r w:rsidRPr="0082357A">
        <w:t>При размещении текстов проектов нормативных правовых актов на официальном сайте Советского района, указывается дата начала и окончания приема заключений по результатам независимой антикоррупционной экспертизы (экспертных заключений).</w:t>
      </w:r>
    </w:p>
    <w:p w:rsidR="001642CB" w:rsidRPr="0082357A" w:rsidRDefault="001642CB" w:rsidP="006A4709">
      <w:pPr>
        <w:ind w:firstLine="720"/>
        <w:jc w:val="both"/>
      </w:pPr>
      <w:r w:rsidRPr="0082357A">
        <w:t>Тексты проектов нормативных правовых актов размещаются на официальном сайте Советского района в сети Интернет не менее чем на 7 дней.</w:t>
      </w:r>
    </w:p>
    <w:p w:rsidR="001642CB" w:rsidRPr="0082357A" w:rsidRDefault="001642CB" w:rsidP="00D31F2A">
      <w:pPr>
        <w:ind w:firstLine="708"/>
        <w:jc w:val="both"/>
      </w:pPr>
      <w:r w:rsidRPr="0082357A">
        <w:t xml:space="preserve">В 2017 году экспертные заключения по результатам независимой </w:t>
      </w:r>
      <w:r>
        <w:t>антикоррупционной экспертизы в Д</w:t>
      </w:r>
      <w:r w:rsidRPr="0082357A">
        <w:t>уму Советского района не поступали.</w:t>
      </w:r>
    </w:p>
    <w:p w:rsidR="001642CB" w:rsidRPr="0082357A" w:rsidRDefault="001642CB" w:rsidP="00BD69FC">
      <w:pPr>
        <w:ind w:firstLine="708"/>
        <w:jc w:val="both"/>
      </w:pPr>
      <w:r w:rsidRPr="0082357A">
        <w:t>Федеральными законами от 3 ноября 2015 года № 303-ФЗ «О внесении изменений в отдельные законодательные акты Российской Федерации»,  от 25 декабря 2008 года № 273-ФЗ «О противодействии коррупции», от 3 декабря 2012 года № 230-ФЗ «О контроле за соответствием расходов лиц, замещающих государственные должности, и иных лиц их доходам», решением Думы Советского района от 26.02.2016                                                                                                            № 442 «О представлении лицами, замещающими муниципальные должности, сведений о доходах, расходах, об имуществе и обязательствах имущественного характера» на всех депутатов Думы Советского района возложена обязанность - предоставлять сведения  о своих доходах, расходах, об имуществе и обязательствах имущественного характера, а также сведения  о доходах, расходах, об имуществе и обязательствах имущественного характера своих супруг (супругов) и несовершеннолетних детей.</w:t>
      </w:r>
    </w:p>
    <w:p w:rsidR="001642CB" w:rsidRPr="0082357A" w:rsidRDefault="001642CB" w:rsidP="00BD69FC">
      <w:pPr>
        <w:autoSpaceDE w:val="0"/>
        <w:autoSpaceDN w:val="0"/>
        <w:adjustRightInd w:val="0"/>
        <w:ind w:right="1" w:firstLine="708"/>
        <w:jc w:val="both"/>
      </w:pPr>
      <w:r w:rsidRPr="0082357A">
        <w:t xml:space="preserve">В 2017 году представили сведения 15 депутатов на себя и 23 члена своих семей. </w:t>
      </w:r>
    </w:p>
    <w:p w:rsidR="001642CB" w:rsidRPr="0082357A" w:rsidRDefault="001642CB" w:rsidP="00BD69FC">
      <w:pPr>
        <w:autoSpaceDE w:val="0"/>
        <w:autoSpaceDN w:val="0"/>
        <w:adjustRightInd w:val="0"/>
        <w:ind w:right="1"/>
        <w:jc w:val="both"/>
        <w:rPr>
          <w:lang w:eastAsia="en-US"/>
        </w:rPr>
      </w:pPr>
      <w:r w:rsidRPr="0082357A">
        <w:t>8 депутатов в течение одного месяца после окончания отчетного периода, представили уточненные сведения.</w:t>
      </w:r>
    </w:p>
    <w:p w:rsidR="001642CB" w:rsidRPr="0082357A" w:rsidRDefault="001642CB" w:rsidP="00BD69FC">
      <w:pPr>
        <w:ind w:firstLine="709"/>
        <w:jc w:val="both"/>
      </w:pPr>
      <w:r w:rsidRPr="0082357A">
        <w:t xml:space="preserve">Заявлений о невозможности представить сведения на себя и членов семьи не поступало. </w:t>
      </w:r>
    </w:p>
    <w:p w:rsidR="001642CB" w:rsidRPr="0082357A" w:rsidRDefault="001642CB" w:rsidP="00BD69FC">
      <w:pPr>
        <w:pStyle w:val="NormalWeb"/>
        <w:spacing w:before="0" w:beforeAutospacing="0" w:after="0" w:afterAutospacing="0"/>
        <w:ind w:firstLine="709"/>
        <w:jc w:val="both"/>
      </w:pPr>
      <w:r w:rsidRPr="0082357A">
        <w:t>С целью получения информации о достоверности и полноты сведений направлено 75 запросов, в том числе: в налоговые органы,  органы внутренних дел, органы, осуществляющие государственную регистрацию прав на недвижимое имущество, гостехнадзор, в Междуреченское инспекторское отделение ФКУ «Центр ГИМС МЧС России по ХМАО – Югре». Нарушений в ходе проведения предварительной сверки не установлено.</w:t>
      </w:r>
    </w:p>
    <w:p w:rsidR="001642CB" w:rsidRPr="0082357A" w:rsidRDefault="001642CB" w:rsidP="00BD69FC">
      <w:pPr>
        <w:pStyle w:val="NormalWeb"/>
        <w:spacing w:before="0" w:beforeAutospacing="0" w:after="0" w:afterAutospacing="0"/>
        <w:ind w:firstLine="709"/>
        <w:jc w:val="both"/>
      </w:pPr>
      <w:r w:rsidRPr="0082357A">
        <w:t>По соглашению о сотрудничестве и взаимодействии от 16.03.2016 с Советом депутатов городского поселения Малиновский аппаратом Думы Советского района осуществлялась работа по приему</w:t>
      </w:r>
      <w:r>
        <w:t xml:space="preserve"> справок</w:t>
      </w:r>
      <w:r w:rsidRPr="0082357A">
        <w:t xml:space="preserve">, консультации по заполнению, сверке </w:t>
      </w:r>
      <w:r w:rsidRPr="0082357A">
        <w:rPr>
          <w:bCs/>
        </w:rPr>
        <w:t xml:space="preserve">сведений о доходах, расходах, об имуществе и обязательствах имущественного характера,  депутатов </w:t>
      </w:r>
      <w:r w:rsidRPr="0082357A">
        <w:t>Совета депутатов городского поселения Малиновский. Депутатами представлено</w:t>
      </w:r>
      <w:r w:rsidRPr="0082357A">
        <w:rPr>
          <w:bCs/>
        </w:rPr>
        <w:t xml:space="preserve"> </w:t>
      </w:r>
      <w:r w:rsidRPr="0082357A">
        <w:t>7 справок на себя и 1 члена своих семей</w:t>
      </w:r>
      <w:r w:rsidRPr="0082357A">
        <w:rPr>
          <w:bCs/>
        </w:rPr>
        <w:t xml:space="preserve">.  В том числе </w:t>
      </w:r>
      <w:r w:rsidRPr="0082357A">
        <w:t>2 депутата своевременно представили уточненные сведения. По представленным сведениям направлено 29 запросов. Нарушений в ходе проведения предварительной сверки не установлено.</w:t>
      </w:r>
    </w:p>
    <w:p w:rsidR="001642CB" w:rsidRPr="0082357A" w:rsidRDefault="001642CB" w:rsidP="00BD69FC">
      <w:pPr>
        <w:autoSpaceDE w:val="0"/>
        <w:autoSpaceDN w:val="0"/>
        <w:adjustRightInd w:val="0"/>
        <w:ind w:firstLine="709"/>
        <w:jc w:val="both"/>
      </w:pPr>
      <w:r w:rsidRPr="0082357A">
        <w:t xml:space="preserve">За отчетный период представили сведения о доходах, расходах, об имуществе и обязательствах имущественного характера 13 муниципальных служащих Думы Советского района и Контрольно-счетной палаты на себя и 20 членов своих семей.  </w:t>
      </w:r>
    </w:p>
    <w:p w:rsidR="001642CB" w:rsidRPr="0082357A" w:rsidRDefault="001642CB" w:rsidP="00BD69FC">
      <w:pPr>
        <w:ind w:firstLine="708"/>
        <w:jc w:val="both"/>
      </w:pPr>
      <w:r w:rsidRPr="0082357A">
        <w:t>С целью получения информации о достоверности и полноты сведений муниципальных служащих направлено 52 запроса. Нарушений в ходе проведения предварительной сверки не установлено.</w:t>
      </w:r>
    </w:p>
    <w:p w:rsidR="001642CB" w:rsidRPr="0082357A" w:rsidRDefault="001642CB" w:rsidP="00A92A63">
      <w:pPr>
        <w:ind w:firstLine="709"/>
        <w:jc w:val="both"/>
      </w:pPr>
      <w:r w:rsidRPr="0082357A">
        <w:t>Сведения лиц, замещающих муниципальные должности и лиц, замещающих должности муниципальной службы, размещены на официальном сайте Советского района, в установленные законодательством, сроки (в течение 14 рабочих дней со дня истечения срока, установленного для их подачи</w:t>
      </w:r>
      <w:r w:rsidRPr="0082357A">
        <w:rPr>
          <w:bCs/>
        </w:rPr>
        <w:t xml:space="preserve">). </w:t>
      </w:r>
    </w:p>
    <w:p w:rsidR="001642CB" w:rsidRPr="0082357A" w:rsidRDefault="001642CB" w:rsidP="00BD69FC">
      <w:pPr>
        <w:jc w:val="both"/>
      </w:pPr>
      <w:r w:rsidRPr="0082357A">
        <w:tab/>
        <w:t>В 2017 году проведено 3 заседания Координационного органа по противодействию коррупции при Думе Советского района по вопросам:</w:t>
      </w:r>
    </w:p>
    <w:p w:rsidR="001642CB" w:rsidRPr="0082357A" w:rsidRDefault="001642CB" w:rsidP="00BD69FC">
      <w:pPr>
        <w:jc w:val="both"/>
      </w:pPr>
      <w:r>
        <w:t>- р</w:t>
      </w:r>
      <w:r w:rsidRPr="0082357A">
        <w:t>ассмотрение уведомления, поступившего в Думу Советского района лица, замещающего муниципальную должность, о возникновении личной заинтересованности при исполнении должностных обязанностей, которая может привести к конфликту интересов;</w:t>
      </w:r>
    </w:p>
    <w:p w:rsidR="001642CB" w:rsidRPr="0082357A" w:rsidRDefault="001642CB" w:rsidP="00BD69FC">
      <w:pPr>
        <w:jc w:val="both"/>
      </w:pPr>
      <w:r>
        <w:t>- р</w:t>
      </w:r>
      <w:r w:rsidRPr="0082357A">
        <w:t>ассмотрение мер, принятых лицом, замещающим муниципальную должность Советского района, по предотвращению и (или) урегулированию конфликта интересов.</w:t>
      </w:r>
    </w:p>
    <w:p w:rsidR="001642CB" w:rsidRPr="00A92A63" w:rsidRDefault="001642CB" w:rsidP="00BD69FC">
      <w:pPr>
        <w:jc w:val="both"/>
      </w:pPr>
    </w:p>
    <w:p w:rsidR="001642CB" w:rsidRPr="0082357A" w:rsidRDefault="001642CB" w:rsidP="00BC67B5">
      <w:pPr>
        <w:ind w:firstLine="708"/>
        <w:jc w:val="both"/>
        <w:rPr>
          <w:b/>
        </w:rPr>
      </w:pPr>
      <w:r w:rsidRPr="0082357A">
        <w:rPr>
          <w:b/>
        </w:rPr>
        <w:t>9. Взаимодействие с органами власти Ханты-Мансийского автономного округа – Югры, местного самоуправления Советского района, городских и сельского поселений Советского района, общественными организациями и иными организациями.</w:t>
      </w:r>
    </w:p>
    <w:p w:rsidR="001642CB" w:rsidRPr="0082357A" w:rsidRDefault="001642CB" w:rsidP="00BC67B5">
      <w:pPr>
        <w:ind w:firstLine="567"/>
        <w:jc w:val="both"/>
        <w:rPr>
          <w:b/>
        </w:rPr>
      </w:pPr>
    </w:p>
    <w:p w:rsidR="001642CB" w:rsidRPr="0082357A" w:rsidRDefault="001642CB" w:rsidP="009D236F">
      <w:pPr>
        <w:pStyle w:val="NormalWeb"/>
        <w:spacing w:before="0" w:beforeAutospacing="0" w:after="0" w:afterAutospacing="0"/>
        <w:ind w:firstLine="709"/>
        <w:jc w:val="both"/>
      </w:pPr>
      <w:r w:rsidRPr="0082357A">
        <w:t>Одной из форм осуществления взаимодействия представительных органов Ханты-Мансийского автономного округа - Югры является созданный в 2016 году Координационный совет представительных органов местного самоуправления муниципальных образований Ханты-Мансийского автономного округа – Югры и Думы Ханты-Мансийского автономного округа – Югры шестого созыва (далее – Координационный совет). Советский район в Совете представляют председатель Думы района Светлана Эрнстовна Озорнина и председатель Совета депутатов г.п. Советский Александр Иванович Медет.</w:t>
      </w:r>
    </w:p>
    <w:p w:rsidR="001642CB" w:rsidRPr="0082357A" w:rsidRDefault="001642CB" w:rsidP="00AB681B">
      <w:pPr>
        <w:autoSpaceDE w:val="0"/>
        <w:autoSpaceDN w:val="0"/>
        <w:adjustRightInd w:val="0"/>
        <w:ind w:firstLine="567"/>
        <w:jc w:val="both"/>
        <w:outlineLvl w:val="1"/>
      </w:pPr>
      <w:r w:rsidRPr="0082357A">
        <w:t xml:space="preserve">За отчетный период состоялось четыре заседания Координационного Совета, на которых рассмотрено более тридцати вопросов. Заседания  проходили в городах Нягань, Сургут, Ханты-Мансийск, а также в Белоярском районе. Выездной формат Совета в различных муниципалитетах округа позволяет познакомиться с объектами инфраструктуры, а также с основными особенностями развития территорий для того, чтобы наиболее успешную практику применить на территории других муниципалитетов. Значение такого совета трудно переоценить, он дает возможность в формате «обратная связь» представительным органам нашего округа взаимодействовать, обмениваться опытом, находить общие пути решения важных вопросов.   </w:t>
      </w:r>
    </w:p>
    <w:p w:rsidR="001642CB" w:rsidRPr="0082357A" w:rsidRDefault="001642CB" w:rsidP="009D236F">
      <w:pPr>
        <w:ind w:firstLine="709"/>
        <w:jc w:val="both"/>
      </w:pPr>
      <w:r w:rsidRPr="0082357A">
        <w:t>Продолжено взаимодействие представительного органа муниципального района с представительными органами поселений района в рамках соглашений о взаимном сотрудничестве. Советам поселений оказывается правовая и организационно-методическая помощь, проводятся экспертизы муниципальных правовых актов, осуществляется информирование об основных изменениях в федеральном законодательстве и законодательстве Ханты-Мансийского автономного округа.</w:t>
      </w:r>
    </w:p>
    <w:p w:rsidR="001642CB" w:rsidRPr="0082357A" w:rsidRDefault="001642CB" w:rsidP="009D236F">
      <w:pPr>
        <w:ind w:firstLine="709"/>
        <w:jc w:val="both"/>
      </w:pPr>
      <w:r w:rsidRPr="0082357A">
        <w:t>В Советском районе также образован Координационный совет представительных органов Советского района, межмуниципальное сотрудничество представительных органов местного самоуправления городских и сельского поселений, входящих в состав Советского района и Думы Советского района, в том числе осуществляется через его деятельность. В состав совета входят 12 депутатов из районной Думы и поселений Советского района</w:t>
      </w:r>
      <w:r>
        <w:t>. В 2017 году проведено четыре</w:t>
      </w:r>
      <w:r w:rsidRPr="0082357A">
        <w:t xml:space="preserve"> заседания, на которых были рассмотрены актуальные проблемы нашей территории, связанные с реализацией вопросов местного значения, вопросов взаимодействия представительных органов местного самоуправления.</w:t>
      </w:r>
    </w:p>
    <w:p w:rsidR="001642CB" w:rsidRPr="0082357A" w:rsidRDefault="001642CB" w:rsidP="00170757">
      <w:pPr>
        <w:autoSpaceDE w:val="0"/>
        <w:autoSpaceDN w:val="0"/>
        <w:adjustRightInd w:val="0"/>
        <w:ind w:firstLine="709"/>
        <w:jc w:val="both"/>
      </w:pPr>
      <w:r w:rsidRPr="0082357A">
        <w:t xml:space="preserve">Стоит отметить, что Дума Советского района активно участвует в развитии механизмов сотрудничества власти, бизнеса, общественности и некоммерческих организаций для решения определенных социальных задач. </w:t>
      </w:r>
    </w:p>
    <w:p w:rsidR="001642CB" w:rsidRPr="0082357A" w:rsidRDefault="001642CB" w:rsidP="00B317E0">
      <w:pPr>
        <w:ind w:firstLine="709"/>
        <w:jc w:val="both"/>
      </w:pPr>
      <w:r w:rsidRPr="0082357A">
        <w:t xml:space="preserve">Так, в 2017 году председателем Думы Советского района С.Э. Озорниной оказано содействие в организации сотрудничества между Федерацией пауэрлифтинга Советского района и ТПП «Урайнефтегаз». В результате, благодаря финансовой поддержке предприятия </w:t>
      </w:r>
      <w:r>
        <w:t>«</w:t>
      </w:r>
      <w:r w:rsidRPr="0082357A">
        <w:t>Урайнефтегаз</w:t>
      </w:r>
      <w:r>
        <w:t>»</w:t>
      </w:r>
      <w:r w:rsidRPr="0082357A">
        <w:t xml:space="preserve">, состоялся выезд спортсмена на международное первенство в составе сборной России, на котором  он занял первое место среди юниоров в своей весовой категории. Также в прошлом году были проведены ряд рабочих встреч С.Э. Озорниной  с генеральным директором предприятия </w:t>
      </w:r>
      <w:r>
        <w:t>«</w:t>
      </w:r>
      <w:r w:rsidRPr="0082357A">
        <w:t>Урайнефтегаз</w:t>
      </w:r>
      <w:r>
        <w:t>»</w:t>
      </w:r>
      <w:bookmarkStart w:id="0" w:name="_GoBack"/>
      <w:bookmarkEnd w:id="0"/>
      <w:r w:rsidRPr="0082357A">
        <w:t xml:space="preserve"> и депутатом окружной Думы О.Г. Зацепиным, обсуждали возможные варианты сотрудничества между нефтедобывающим предприятием и Федерацией пауэрлифтинга Советского района, поблагодарили Олега Геннадьевича за оказание финансовой помощи спортсмену и тренерам. </w:t>
      </w:r>
    </w:p>
    <w:p w:rsidR="001642CB" w:rsidRPr="0082357A" w:rsidRDefault="001642CB" w:rsidP="00D31F2A">
      <w:pPr>
        <w:ind w:firstLine="709"/>
        <w:jc w:val="both"/>
      </w:pPr>
      <w:r w:rsidRPr="0082357A">
        <w:t>При непосредственном участии депутатов Думы района Литвиненко Александра Владимировича, Лихушина Юрия Юрьевича, и финансовой поддержке Группы Уральско – Сибирских строительных компаний, Управляющего филиалом Банка «Открытие» Мосунова Виталия Васильевича, индивидуального предпринимателя Василиненко Юрия Вячеславовича (г.п. Советский), администрации г.п. Советский состоялся выезд прославленного Георгия Клименко на первенство по пауэрлифтингу, проходившем с 27 августа 2017 года в г. Орландо (США).</w:t>
      </w:r>
    </w:p>
    <w:p w:rsidR="001642CB" w:rsidRPr="0082357A" w:rsidRDefault="001642CB" w:rsidP="00A0548B">
      <w:pPr>
        <w:ind w:firstLine="709"/>
        <w:jc w:val="both"/>
      </w:pPr>
      <w:r w:rsidRPr="0082357A">
        <w:t>Еще одним механизмом реализации межсекторного взаимодействия по инициативе председателя Думы Советского района, стало публичное подписание соглашения о сотрудничестве между администрацией Советского района и ПАО БАНК «ФК Открытие».  Встреча проходила в формате круглого стола, в котором приняли участие глава Советского района Игорь Набатов, управляющий филиалом Западно-Сибирский ПАО Банк «ФК Открытие» Виталий Мосунов, уполномоченный по защите прав предпринимателей в Югре Николай Евлахов, депутаты Думы Советского района, главы поселений, представители районной администрации, работники банка, а также руководители организаций, индивидуальные предприниматели и представители общественности.</w:t>
      </w:r>
    </w:p>
    <w:p w:rsidR="001642CB" w:rsidRPr="0082357A" w:rsidRDefault="001642CB" w:rsidP="00B317E0">
      <w:pPr>
        <w:tabs>
          <w:tab w:val="left" w:pos="2450"/>
        </w:tabs>
        <w:ind w:firstLine="709"/>
        <w:jc w:val="both"/>
      </w:pPr>
      <w:r w:rsidRPr="0082357A">
        <w:t xml:space="preserve">Целью сотрудничества Советского района и Банка является увеличение притока инвестиционных ресурсов в экономику Советского района, а также обеспечение устойчивого развития экономики, повышение производственного потенциала, и, как следствие, повышение уровня жизни жителей района. </w:t>
      </w:r>
    </w:p>
    <w:p w:rsidR="001642CB" w:rsidRPr="0082357A" w:rsidRDefault="001642CB" w:rsidP="00B317E0">
      <w:pPr>
        <w:ind w:firstLine="709"/>
        <w:jc w:val="both"/>
      </w:pPr>
      <w:r w:rsidRPr="0082357A">
        <w:t>Органы местного самоуправления, институты гражданского общества и бизнес уверенно взаимодействуют и есть задел на будущее. Хочется поблагодарить наших партнеров за эффективное взаимодействие, и выразить надежду на дальнейшее плодотворное сотрудничество на благо Советского района и каждого его жителя</w:t>
      </w:r>
    </w:p>
    <w:p w:rsidR="001642CB" w:rsidRPr="0082357A" w:rsidRDefault="001642CB" w:rsidP="009D236F">
      <w:pPr>
        <w:ind w:firstLine="709"/>
        <w:jc w:val="both"/>
      </w:pPr>
    </w:p>
    <w:p w:rsidR="001642CB" w:rsidRPr="0082357A" w:rsidRDefault="001642CB"/>
    <w:sectPr w:rsidR="001642CB" w:rsidRPr="0082357A" w:rsidSect="0082357A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2CB" w:rsidRDefault="001642CB" w:rsidP="0006311B">
      <w:r>
        <w:separator/>
      </w:r>
    </w:p>
  </w:endnote>
  <w:endnote w:type="continuationSeparator" w:id="0">
    <w:p w:rsidR="001642CB" w:rsidRDefault="001642CB" w:rsidP="00063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2CB" w:rsidRDefault="001642CB">
    <w:pPr>
      <w:pStyle w:val="Footer"/>
      <w:jc w:val="right"/>
    </w:pPr>
    <w:fldSimple w:instr="PAGE   \* MERGEFORMAT">
      <w:r>
        <w:rPr>
          <w:noProof/>
        </w:rPr>
        <w:t>12</w:t>
      </w:r>
    </w:fldSimple>
  </w:p>
  <w:p w:rsidR="001642CB" w:rsidRDefault="001642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2CB" w:rsidRDefault="001642CB" w:rsidP="0006311B">
      <w:r>
        <w:separator/>
      </w:r>
    </w:p>
  </w:footnote>
  <w:footnote w:type="continuationSeparator" w:id="0">
    <w:p w:rsidR="001642CB" w:rsidRDefault="001642CB" w:rsidP="000631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8531E"/>
    <w:multiLevelType w:val="hybridMultilevel"/>
    <w:tmpl w:val="1074ABEE"/>
    <w:lvl w:ilvl="0" w:tplc="08505130">
      <w:start w:val="1"/>
      <w:numFmt w:val="decimal"/>
      <w:lvlText w:val="%1."/>
      <w:lvlJc w:val="left"/>
      <w:pPr>
        <w:ind w:left="89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6C6"/>
    <w:rsid w:val="00012366"/>
    <w:rsid w:val="00021ADA"/>
    <w:rsid w:val="00022D19"/>
    <w:rsid w:val="00023D29"/>
    <w:rsid w:val="00034E4D"/>
    <w:rsid w:val="00046DC5"/>
    <w:rsid w:val="0006311B"/>
    <w:rsid w:val="0008420E"/>
    <w:rsid w:val="000E568A"/>
    <w:rsid w:val="000F0D0D"/>
    <w:rsid w:val="000F3130"/>
    <w:rsid w:val="001010EC"/>
    <w:rsid w:val="00144ADF"/>
    <w:rsid w:val="00155249"/>
    <w:rsid w:val="001642CB"/>
    <w:rsid w:val="00170757"/>
    <w:rsid w:val="001E1AC0"/>
    <w:rsid w:val="001F271F"/>
    <w:rsid w:val="001F7E83"/>
    <w:rsid w:val="00205489"/>
    <w:rsid w:val="002401A2"/>
    <w:rsid w:val="0024776E"/>
    <w:rsid w:val="002B2D29"/>
    <w:rsid w:val="002D7B9E"/>
    <w:rsid w:val="002E5FD5"/>
    <w:rsid w:val="00330D17"/>
    <w:rsid w:val="00353264"/>
    <w:rsid w:val="00376360"/>
    <w:rsid w:val="00384F76"/>
    <w:rsid w:val="003A385B"/>
    <w:rsid w:val="003B4A30"/>
    <w:rsid w:val="003D3D0E"/>
    <w:rsid w:val="00413AD6"/>
    <w:rsid w:val="004245D8"/>
    <w:rsid w:val="00482773"/>
    <w:rsid w:val="004A65B4"/>
    <w:rsid w:val="00527371"/>
    <w:rsid w:val="00530850"/>
    <w:rsid w:val="00551A23"/>
    <w:rsid w:val="00552F66"/>
    <w:rsid w:val="005B037F"/>
    <w:rsid w:val="005B5ED4"/>
    <w:rsid w:val="005C2662"/>
    <w:rsid w:val="005E4903"/>
    <w:rsid w:val="005F34E0"/>
    <w:rsid w:val="006753C4"/>
    <w:rsid w:val="006A4709"/>
    <w:rsid w:val="006B5E5C"/>
    <w:rsid w:val="006C76DA"/>
    <w:rsid w:val="00713949"/>
    <w:rsid w:val="0071527A"/>
    <w:rsid w:val="007434C6"/>
    <w:rsid w:val="0075548F"/>
    <w:rsid w:val="007577F9"/>
    <w:rsid w:val="00757A61"/>
    <w:rsid w:val="007771FE"/>
    <w:rsid w:val="007A23CA"/>
    <w:rsid w:val="007F1F16"/>
    <w:rsid w:val="00820BF5"/>
    <w:rsid w:val="0082357A"/>
    <w:rsid w:val="00861B56"/>
    <w:rsid w:val="008663F3"/>
    <w:rsid w:val="008C23E8"/>
    <w:rsid w:val="008C4AFA"/>
    <w:rsid w:val="00930980"/>
    <w:rsid w:val="0098503E"/>
    <w:rsid w:val="00991F26"/>
    <w:rsid w:val="009C27CA"/>
    <w:rsid w:val="009D236F"/>
    <w:rsid w:val="00A0548B"/>
    <w:rsid w:val="00A92A63"/>
    <w:rsid w:val="00A92CED"/>
    <w:rsid w:val="00AB681B"/>
    <w:rsid w:val="00AB77E7"/>
    <w:rsid w:val="00AC431F"/>
    <w:rsid w:val="00AD768F"/>
    <w:rsid w:val="00AF3DF1"/>
    <w:rsid w:val="00AF3E71"/>
    <w:rsid w:val="00B317E0"/>
    <w:rsid w:val="00B458F4"/>
    <w:rsid w:val="00BB0D8F"/>
    <w:rsid w:val="00BC67B5"/>
    <w:rsid w:val="00BD69FC"/>
    <w:rsid w:val="00BF3A70"/>
    <w:rsid w:val="00C410AD"/>
    <w:rsid w:val="00C41EEF"/>
    <w:rsid w:val="00C436C6"/>
    <w:rsid w:val="00C672AE"/>
    <w:rsid w:val="00C836FA"/>
    <w:rsid w:val="00D2247F"/>
    <w:rsid w:val="00D237F3"/>
    <w:rsid w:val="00D31F2A"/>
    <w:rsid w:val="00D3279C"/>
    <w:rsid w:val="00D40CB5"/>
    <w:rsid w:val="00D56326"/>
    <w:rsid w:val="00D70140"/>
    <w:rsid w:val="00D7043A"/>
    <w:rsid w:val="00D709F0"/>
    <w:rsid w:val="00D865BF"/>
    <w:rsid w:val="00DB690C"/>
    <w:rsid w:val="00DC243E"/>
    <w:rsid w:val="00E1439A"/>
    <w:rsid w:val="00E24EB0"/>
    <w:rsid w:val="00E25500"/>
    <w:rsid w:val="00E875DE"/>
    <w:rsid w:val="00F26183"/>
    <w:rsid w:val="00F57B73"/>
    <w:rsid w:val="00F9160C"/>
    <w:rsid w:val="00FF1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7B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C67B5"/>
    <w:pPr>
      <w:ind w:left="720"/>
      <w:contextualSpacing/>
    </w:pPr>
  </w:style>
  <w:style w:type="paragraph" w:customStyle="1" w:styleId="ConsNormal">
    <w:name w:val="ConsNormal"/>
    <w:link w:val="ConsNormal0"/>
    <w:uiPriority w:val="99"/>
    <w:rsid w:val="00BC67B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</w:rPr>
  </w:style>
  <w:style w:type="character" w:styleId="Hyperlink">
    <w:name w:val="Hyperlink"/>
    <w:basedOn w:val="DefaultParagraphFont"/>
    <w:uiPriority w:val="99"/>
    <w:rsid w:val="00BC67B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C67B5"/>
    <w:pPr>
      <w:spacing w:before="100" w:beforeAutospacing="1" w:after="100" w:afterAutospacing="1"/>
    </w:pPr>
  </w:style>
  <w:style w:type="character" w:customStyle="1" w:styleId="ConsNormal0">
    <w:name w:val="ConsNormal Знак"/>
    <w:basedOn w:val="DefaultParagraphFont"/>
    <w:link w:val="ConsNormal"/>
    <w:uiPriority w:val="99"/>
    <w:locked/>
    <w:rsid w:val="00BC67B5"/>
    <w:rPr>
      <w:rFonts w:ascii="Arial" w:hAnsi="Arial" w:cs="Times New Roman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51A23"/>
    <w:pPr>
      <w:spacing w:line="360" w:lineRule="auto"/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51A2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BD69FC"/>
    <w:pPr>
      <w:widowControl w:val="0"/>
      <w:spacing w:line="256" w:lineRule="auto"/>
      <w:ind w:left="520" w:right="400"/>
    </w:pPr>
    <w:rPr>
      <w:rFonts w:ascii="Times New Roman" w:hAnsi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B03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037F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0631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6311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6311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6311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87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umasr@adms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5261</TotalTime>
  <Pages>12</Pages>
  <Words>6042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75</cp:revision>
  <cp:lastPrinted>2018-04-13T10:58:00Z</cp:lastPrinted>
  <dcterms:created xsi:type="dcterms:W3CDTF">2018-02-07T03:58:00Z</dcterms:created>
  <dcterms:modified xsi:type="dcterms:W3CDTF">2018-04-13T11:08:00Z</dcterms:modified>
</cp:coreProperties>
</file>